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F7A0F" w14:textId="77777777" w:rsidR="00987C94" w:rsidRDefault="00F86B7D" w:rsidP="00987C94">
      <w:pPr>
        <w:spacing w:after="0"/>
        <w:jc w:val="center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 xml:space="preserve">Eigenerklärung zur </w:t>
      </w:r>
      <w:r w:rsidR="00217949">
        <w:rPr>
          <w:rFonts w:ascii="Arial" w:hAnsi="Arial" w:cs="Arial"/>
          <w:b/>
          <w:sz w:val="24"/>
          <w:szCs w:val="24"/>
          <w:lang w:val="de-DE"/>
        </w:rPr>
        <w:t>EU-</w:t>
      </w:r>
      <w:r>
        <w:rPr>
          <w:rFonts w:ascii="Arial" w:hAnsi="Arial" w:cs="Arial"/>
          <w:b/>
          <w:sz w:val="24"/>
          <w:szCs w:val="24"/>
          <w:lang w:val="de-DE"/>
        </w:rPr>
        <w:t xml:space="preserve">Ausschreibung </w:t>
      </w:r>
    </w:p>
    <w:p w14:paraId="6B091D71" w14:textId="122A4933" w:rsidR="00F86B7D" w:rsidRDefault="00F86B7D" w:rsidP="00987C94">
      <w:pPr>
        <w:spacing w:after="0"/>
        <w:jc w:val="center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„</w:t>
      </w:r>
      <w:r w:rsidR="00987C94" w:rsidRPr="00987C94">
        <w:rPr>
          <w:rFonts w:ascii="Arial" w:hAnsi="Arial" w:cs="Arial"/>
          <w:b/>
          <w:sz w:val="24"/>
          <w:szCs w:val="24"/>
          <w:lang w:val="de-DE"/>
        </w:rPr>
        <w:t>2026-244: Bautechnische Stellungnahmen</w:t>
      </w:r>
      <w:r w:rsidR="008668C9">
        <w:rPr>
          <w:rFonts w:ascii="Arial" w:hAnsi="Arial" w:cs="Arial"/>
          <w:b/>
          <w:sz w:val="24"/>
          <w:szCs w:val="24"/>
          <w:lang w:val="de-DE"/>
        </w:rPr>
        <w:t>“</w:t>
      </w:r>
    </w:p>
    <w:p w14:paraId="7B46E265" w14:textId="77777777" w:rsidR="00987C94" w:rsidRDefault="00987C94" w:rsidP="00987C94">
      <w:pPr>
        <w:spacing w:after="0"/>
        <w:jc w:val="center"/>
        <w:rPr>
          <w:rFonts w:ascii="Arial" w:hAnsi="Arial" w:cs="Arial"/>
          <w:b/>
          <w:sz w:val="24"/>
          <w:szCs w:val="24"/>
          <w:lang w:val="de-DE"/>
        </w:rPr>
      </w:pPr>
    </w:p>
    <w:p w14:paraId="4B965E1C" w14:textId="3C421731" w:rsidR="00DE7638" w:rsidRPr="00DE7638" w:rsidRDefault="000F0704" w:rsidP="00987C94">
      <w:pPr>
        <w:jc w:val="center"/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>Anlage 0</w:t>
      </w:r>
      <w:r w:rsidR="008668C9">
        <w:rPr>
          <w:rFonts w:ascii="Arial" w:hAnsi="Arial" w:cs="Arial"/>
          <w:b/>
          <w:sz w:val="24"/>
          <w:szCs w:val="24"/>
          <w:lang w:val="de-DE"/>
        </w:rPr>
        <w:t>7</w:t>
      </w:r>
      <w:r w:rsidR="00F86B7D" w:rsidRPr="004D1CD4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="000C4039" w:rsidRPr="004D1CD4">
        <w:rPr>
          <w:rFonts w:ascii="Arial" w:hAnsi="Arial" w:cs="Arial"/>
          <w:b/>
          <w:sz w:val="24"/>
          <w:szCs w:val="24"/>
          <w:lang w:val="de-DE"/>
        </w:rPr>
        <w:t>Referenzen</w:t>
      </w:r>
    </w:p>
    <w:p w14:paraId="62A53A2D" w14:textId="654B2F4C" w:rsidR="00DE7638" w:rsidRPr="00874257" w:rsidRDefault="00DE7638" w:rsidP="00DE7638">
      <w:pPr>
        <w:spacing w:after="0" w:line="240" w:lineRule="auto"/>
        <w:rPr>
          <w:rFonts w:ascii="Arial" w:hAnsi="Arial" w:cs="Arial"/>
          <w:b/>
          <w:lang w:val="de-DE"/>
        </w:rPr>
      </w:pPr>
      <w:r w:rsidRPr="00874257">
        <w:rPr>
          <w:rFonts w:ascii="Arial" w:hAnsi="Arial" w:cs="Arial"/>
          <w:b/>
          <w:lang w:val="de-DE"/>
        </w:rPr>
        <w:t>Name des Bewerbers</w:t>
      </w:r>
      <w:r w:rsidR="00823993" w:rsidRPr="00874257">
        <w:rPr>
          <w:rFonts w:ascii="Arial" w:hAnsi="Arial" w:cs="Arial"/>
          <w:b/>
          <w:lang w:val="de-DE"/>
        </w:rPr>
        <w:t>/der Bietergemeinschaft</w:t>
      </w:r>
      <w:r w:rsidRPr="00874257">
        <w:rPr>
          <w:rFonts w:ascii="Arial" w:hAnsi="Arial" w:cs="Arial"/>
          <w:b/>
          <w:lang w:val="de-DE"/>
        </w:rPr>
        <w:t xml:space="preserve">: </w:t>
      </w:r>
      <w:sdt>
        <w:sdtPr>
          <w:rPr>
            <w:rFonts w:ascii="Arial" w:hAnsi="Arial" w:cs="Arial"/>
          </w:rPr>
          <w:id w:val="1379974898"/>
          <w:placeholder>
            <w:docPart w:val="8B4A4CFFE38C42EDA32B0053FC688B97"/>
          </w:placeholder>
          <w:showingPlcHdr/>
          <w:text/>
        </w:sdtPr>
        <w:sdtEndPr/>
        <w:sdtContent>
          <w:r w:rsidRPr="00874257">
            <w:rPr>
              <w:rStyle w:val="Platzhaltertext"/>
              <w:rFonts w:ascii="Arial" w:hAnsi="Arial" w:cs="Arial"/>
              <w:lang w:val="de-DE"/>
            </w:rPr>
            <w:t>Bitte ausfüllen</w:t>
          </w:r>
        </w:sdtContent>
      </w:sdt>
    </w:p>
    <w:p w14:paraId="788C95E0" w14:textId="77777777" w:rsidR="008668C9" w:rsidRDefault="008668C9" w:rsidP="008668C9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5A8D1D95" w14:textId="79BF1532" w:rsidR="008668C9" w:rsidRDefault="000E4C51" w:rsidP="008668C9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>Nachweis des Bewerbers/der Bietergemeinschaft, dass diese/r in den zurückliegenden drei Jahren (gerechnet ab Veröffentlichungsdatum dieser Bekanntmachung, bei beendeten Verträgen muss das Vertragsende in den letzten drei Jahren liegen) mindestens drei, maximal 8 Referenzen über die Umsetzung von bautechnischen Aufträgen für Objekte in Deutschland</w:t>
      </w:r>
      <w:r w:rsidR="00874257">
        <w:rPr>
          <w:rFonts w:ascii="Arial" w:eastAsia="Times New Roman" w:hAnsi="Arial" w:cs="Arial"/>
          <w:lang w:val="de-DE" w:eastAsia="de-DE" w:bidi="ar-SA"/>
        </w:rPr>
        <w:t xml:space="preserve"> erbracht hat</w:t>
      </w:r>
      <w:r w:rsidRPr="000E4C51">
        <w:rPr>
          <w:rFonts w:ascii="Arial" w:eastAsia="Times New Roman" w:hAnsi="Arial" w:cs="Arial"/>
          <w:lang w:val="de-DE" w:eastAsia="de-DE" w:bidi="ar-SA"/>
        </w:rPr>
        <w:t>. Die Referenzen müssen in Summe die bautechnischen Aufgaben der zu beauftragenden Module widerspiegeln</w:t>
      </w:r>
      <w:r>
        <w:rPr>
          <w:rFonts w:ascii="Arial" w:eastAsia="Times New Roman" w:hAnsi="Arial" w:cs="Arial"/>
          <w:lang w:val="de-DE" w:eastAsia="de-DE" w:bidi="ar-SA"/>
        </w:rPr>
        <w:t xml:space="preserve"> (Mindestanforderung)</w:t>
      </w:r>
      <w:r w:rsidRPr="000E4C51">
        <w:rPr>
          <w:rFonts w:ascii="Arial" w:eastAsia="Times New Roman" w:hAnsi="Arial" w:cs="Arial"/>
          <w:lang w:val="de-DE" w:eastAsia="de-DE" w:bidi="ar-SA"/>
        </w:rPr>
        <w:t>.</w:t>
      </w:r>
    </w:p>
    <w:p w14:paraId="123E9F40" w14:textId="77777777" w:rsidR="000E4C51" w:rsidRPr="008668C9" w:rsidRDefault="000E4C51" w:rsidP="008668C9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14CF69C9" w14:textId="6743D2CE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 xml:space="preserve">Anzugeben sind insbesondere Auftraggeber, </w:t>
      </w:r>
      <w:r w:rsidR="003F13D2">
        <w:rPr>
          <w:rFonts w:ascii="Arial" w:eastAsia="Times New Roman" w:hAnsi="Arial" w:cs="Arial"/>
          <w:lang w:val="de-DE" w:eastAsia="de-DE" w:bidi="ar-SA"/>
        </w:rPr>
        <w:t>Unternehmensart</w:t>
      </w:r>
      <w:r w:rsidRPr="000E4C51">
        <w:rPr>
          <w:rFonts w:ascii="Arial" w:eastAsia="Times New Roman" w:hAnsi="Arial" w:cs="Arial"/>
          <w:lang w:val="de-DE" w:eastAsia="de-DE" w:bidi="ar-SA"/>
        </w:rPr>
        <w:t xml:space="preserve">, </w:t>
      </w:r>
      <w:r w:rsidR="003F13D2">
        <w:rPr>
          <w:rFonts w:ascii="Arial" w:eastAsia="Times New Roman" w:hAnsi="Arial" w:cs="Arial"/>
          <w:lang w:val="de-DE" w:eastAsia="de-DE" w:bidi="ar-SA"/>
        </w:rPr>
        <w:t xml:space="preserve">Objektstandort, </w:t>
      </w:r>
      <w:r w:rsidRPr="000E4C51">
        <w:rPr>
          <w:rFonts w:ascii="Arial" w:eastAsia="Times New Roman" w:hAnsi="Arial" w:cs="Arial"/>
          <w:lang w:val="de-DE" w:eastAsia="de-DE" w:bidi="ar-SA"/>
        </w:rPr>
        <w:t xml:space="preserve">Zeitraum der Auftragsausführung und Auftragsinhalt sowie Kontaktangaben des Referenzauftraggebers. </w:t>
      </w:r>
    </w:p>
    <w:p w14:paraId="7419FF96" w14:textId="77777777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22933FE7" w14:textId="52664EEE" w:rsidR="008668C9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>Die Vergabestelle behält sich die telefonische oder schriftliche Überprüfung der Angaben zu den Referenzleistungen vor.</w:t>
      </w:r>
    </w:p>
    <w:p w14:paraId="39EEDEB9" w14:textId="77777777" w:rsid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5787F8CD" w14:textId="3A002D42" w:rsidR="00823993" w:rsidRDefault="00823993" w:rsidP="008668C9">
      <w:pPr>
        <w:spacing w:after="0" w:line="240" w:lineRule="auto"/>
        <w:rPr>
          <w:rFonts w:ascii="Arial" w:eastAsia="Times New Roman" w:hAnsi="Arial" w:cs="Arial"/>
          <w:b/>
          <w:lang w:val="de-DE" w:eastAsia="de-DE" w:bidi="ar-SA"/>
        </w:rPr>
      </w:pPr>
      <w:r w:rsidRPr="00823993">
        <w:rPr>
          <w:rFonts w:ascii="Arial" w:eastAsia="Times New Roman" w:hAnsi="Arial" w:cs="Arial"/>
          <w:b/>
          <w:lang w:val="de-DE" w:eastAsia="de-DE" w:bidi="ar-SA"/>
        </w:rPr>
        <w:t xml:space="preserve">Bewertung der </w:t>
      </w:r>
      <w:r>
        <w:rPr>
          <w:rFonts w:ascii="Arial" w:eastAsia="Times New Roman" w:hAnsi="Arial" w:cs="Arial"/>
          <w:b/>
          <w:lang w:val="de-DE" w:eastAsia="de-DE" w:bidi="ar-SA"/>
        </w:rPr>
        <w:t>Referenzen</w:t>
      </w:r>
      <w:r w:rsidRPr="00823993">
        <w:rPr>
          <w:rFonts w:ascii="Arial" w:eastAsia="Times New Roman" w:hAnsi="Arial" w:cs="Arial"/>
          <w:b/>
          <w:lang w:val="de-DE" w:eastAsia="de-DE" w:bidi="ar-SA"/>
        </w:rPr>
        <w:t xml:space="preserve"> im Rahmen des Teilnahmewettbewerbs:</w:t>
      </w:r>
    </w:p>
    <w:p w14:paraId="743633E1" w14:textId="77777777" w:rsidR="000E4C51" w:rsidRDefault="000E4C51" w:rsidP="008668C9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3F114263" w14:textId="5A44CD46" w:rsidR="008668C9" w:rsidRPr="00823993" w:rsidRDefault="008668C9" w:rsidP="008668C9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823993">
        <w:rPr>
          <w:rFonts w:ascii="Arial" w:eastAsia="Times New Roman" w:hAnsi="Arial" w:cs="Arial"/>
          <w:lang w:val="de-DE" w:eastAsia="de-DE" w:bidi="ar-SA"/>
        </w:rPr>
        <w:t>Sofern mehr als 5 Teilnahmeanträge, die die Eignung</w:t>
      </w:r>
      <w:r w:rsidR="003F13D2">
        <w:rPr>
          <w:rFonts w:ascii="Arial" w:eastAsia="Times New Roman" w:hAnsi="Arial" w:cs="Arial"/>
          <w:lang w:val="de-DE" w:eastAsia="de-DE" w:bidi="ar-SA"/>
        </w:rPr>
        <w:t>sanforderungen</w:t>
      </w:r>
      <w:r w:rsidRPr="00823993">
        <w:rPr>
          <w:rFonts w:ascii="Arial" w:eastAsia="Times New Roman" w:hAnsi="Arial" w:cs="Arial"/>
          <w:lang w:val="de-DE" w:eastAsia="de-DE" w:bidi="ar-SA"/>
        </w:rPr>
        <w:t xml:space="preserve"> erfüllen, eingehen, werden die Referenzen einer Bewertung wie folgt unterzogen:</w:t>
      </w:r>
    </w:p>
    <w:p w14:paraId="64DEB435" w14:textId="77777777" w:rsid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05A25262" w14:textId="593E138D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 xml:space="preserve">Insgesamt können </w:t>
      </w:r>
      <w:r w:rsidR="00E22603">
        <w:rPr>
          <w:rFonts w:ascii="Arial" w:eastAsia="Times New Roman" w:hAnsi="Arial" w:cs="Arial"/>
          <w:lang w:val="de-DE" w:eastAsia="de-DE" w:bidi="ar-SA"/>
        </w:rPr>
        <w:t>7</w:t>
      </w:r>
      <w:r w:rsidR="008647F5">
        <w:rPr>
          <w:rFonts w:ascii="Arial" w:eastAsia="Times New Roman" w:hAnsi="Arial" w:cs="Arial"/>
          <w:lang w:val="de-DE" w:eastAsia="de-DE" w:bidi="ar-SA"/>
        </w:rPr>
        <w:t>6</w:t>
      </w:r>
      <w:r w:rsidRPr="000E4C51">
        <w:rPr>
          <w:rFonts w:ascii="Arial" w:eastAsia="Times New Roman" w:hAnsi="Arial" w:cs="Arial"/>
          <w:lang w:val="de-DE" w:eastAsia="de-DE" w:bidi="ar-SA"/>
        </w:rPr>
        <w:t xml:space="preserve"> Punkte mit Referenzen, die über die Mindestanforderungen hinausgehen, erreicht werden.</w:t>
      </w:r>
    </w:p>
    <w:p w14:paraId="4BC97CF4" w14:textId="1C83EC4B" w:rsid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6F0C9996" w14:textId="289A8ABF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 xml:space="preserve">Jede eingereichte Referenz, die über die o. g. Mindestanforderungen hinaus, eines der folgenden Kriterien erfüllt, erhält: </w:t>
      </w:r>
    </w:p>
    <w:p w14:paraId="516CF0F9" w14:textId="3159942B" w:rsidR="000E4C51" w:rsidRPr="000E4C51" w:rsidRDefault="003F13D2" w:rsidP="002F0990">
      <w:pPr>
        <w:pStyle w:val="Listenabsatz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>
        <w:rPr>
          <w:rFonts w:ascii="Arial" w:eastAsia="Times New Roman" w:hAnsi="Arial" w:cs="Arial"/>
          <w:lang w:val="de-DE" w:eastAsia="de-DE" w:bidi="ar-SA"/>
        </w:rPr>
        <w:t>Je weiterer Umsetzung einer Modulaufgabe (über die eine Mindesterfüllung hinaus) 1 Punkt. Es können somit bis zu 56 Punkte zusätzlich erreicht werden.</w:t>
      </w:r>
    </w:p>
    <w:p w14:paraId="5C179254" w14:textId="2B08F480" w:rsidR="000E4C51" w:rsidRPr="000E4C51" w:rsidRDefault="003F13D2" w:rsidP="000E4C51">
      <w:pPr>
        <w:pStyle w:val="Listenabsatz"/>
        <w:numPr>
          <w:ilvl w:val="0"/>
          <w:numId w:val="22"/>
        </w:num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>
        <w:rPr>
          <w:rFonts w:ascii="Arial" w:eastAsia="Times New Roman" w:hAnsi="Arial" w:cs="Arial"/>
          <w:lang w:val="de-DE" w:eastAsia="de-DE" w:bidi="ar-SA"/>
        </w:rPr>
        <w:t xml:space="preserve">für </w:t>
      </w:r>
      <w:r w:rsidR="00E22603">
        <w:rPr>
          <w:rFonts w:ascii="Arial" w:eastAsia="Times New Roman" w:hAnsi="Arial" w:cs="Arial"/>
          <w:lang w:val="de-DE" w:eastAsia="de-DE" w:bidi="ar-SA"/>
        </w:rPr>
        <w:t>bis zu 4</w:t>
      </w:r>
      <w:r>
        <w:rPr>
          <w:rFonts w:ascii="Arial" w:eastAsia="Times New Roman" w:hAnsi="Arial" w:cs="Arial"/>
          <w:lang w:val="de-DE" w:eastAsia="de-DE" w:bidi="ar-SA"/>
        </w:rPr>
        <w:t xml:space="preserve"> Referenzgeber, d</w:t>
      </w:r>
      <w:r w:rsidR="00E22603">
        <w:rPr>
          <w:rFonts w:ascii="Arial" w:eastAsia="Times New Roman" w:hAnsi="Arial" w:cs="Arial"/>
          <w:lang w:val="de-DE" w:eastAsia="de-DE" w:bidi="ar-SA"/>
        </w:rPr>
        <w:t>ie</w:t>
      </w:r>
      <w:r>
        <w:rPr>
          <w:rFonts w:ascii="Arial" w:eastAsia="Times New Roman" w:hAnsi="Arial" w:cs="Arial"/>
          <w:lang w:val="de-DE" w:eastAsia="de-DE" w:bidi="ar-SA"/>
        </w:rPr>
        <w:t xml:space="preserve"> der BaFin unterstellt </w:t>
      </w:r>
      <w:r w:rsidR="00E22603">
        <w:rPr>
          <w:rFonts w:ascii="Arial" w:eastAsia="Times New Roman" w:hAnsi="Arial" w:cs="Arial"/>
          <w:lang w:val="de-DE" w:eastAsia="de-DE" w:bidi="ar-SA"/>
        </w:rPr>
        <w:t>sind</w:t>
      </w:r>
      <w:r>
        <w:rPr>
          <w:rFonts w:ascii="Arial" w:eastAsia="Times New Roman" w:hAnsi="Arial" w:cs="Arial"/>
          <w:lang w:val="de-DE" w:eastAsia="de-DE" w:bidi="ar-SA"/>
        </w:rPr>
        <w:t xml:space="preserve">, werden </w:t>
      </w:r>
      <w:r w:rsidR="00E22603">
        <w:rPr>
          <w:rFonts w:ascii="Arial" w:eastAsia="Times New Roman" w:hAnsi="Arial" w:cs="Arial"/>
          <w:lang w:val="de-DE" w:eastAsia="de-DE" w:bidi="ar-SA"/>
        </w:rPr>
        <w:t xml:space="preserve">jeweils </w:t>
      </w:r>
      <w:r>
        <w:rPr>
          <w:rFonts w:ascii="Arial" w:eastAsia="Times New Roman" w:hAnsi="Arial" w:cs="Arial"/>
          <w:lang w:val="de-DE" w:eastAsia="de-DE" w:bidi="ar-SA"/>
        </w:rPr>
        <w:t xml:space="preserve">zusätzlich 5 Punkte vergeben. </w:t>
      </w:r>
      <w:r w:rsidR="000E4C51">
        <w:rPr>
          <w:rFonts w:ascii="Arial" w:eastAsia="Times New Roman" w:hAnsi="Arial" w:cs="Arial"/>
          <w:lang w:val="de-DE" w:eastAsia="de-DE" w:bidi="ar-SA"/>
        </w:rPr>
        <w:t xml:space="preserve">Insgesamt sind </w:t>
      </w:r>
      <w:r w:rsidR="00E22603">
        <w:rPr>
          <w:rFonts w:ascii="Arial" w:eastAsia="Times New Roman" w:hAnsi="Arial" w:cs="Arial"/>
          <w:lang w:val="de-DE" w:eastAsia="de-DE" w:bidi="ar-SA"/>
        </w:rPr>
        <w:t>2</w:t>
      </w:r>
      <w:r>
        <w:rPr>
          <w:rFonts w:ascii="Arial" w:eastAsia="Times New Roman" w:hAnsi="Arial" w:cs="Arial"/>
          <w:lang w:val="de-DE" w:eastAsia="de-DE" w:bidi="ar-SA"/>
        </w:rPr>
        <w:t>0</w:t>
      </w:r>
      <w:r w:rsidR="000E4C51">
        <w:rPr>
          <w:rFonts w:ascii="Arial" w:eastAsia="Times New Roman" w:hAnsi="Arial" w:cs="Arial"/>
          <w:lang w:val="de-DE" w:eastAsia="de-DE" w:bidi="ar-SA"/>
        </w:rPr>
        <w:t xml:space="preserve"> Punkte zu erreichen.</w:t>
      </w:r>
    </w:p>
    <w:p w14:paraId="0F5590D6" w14:textId="77777777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</w:p>
    <w:p w14:paraId="60A21FEE" w14:textId="77777777" w:rsidR="000E4C51" w:rsidRPr="000E4C51" w:rsidRDefault="000E4C51" w:rsidP="000E4C51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0E4C51">
        <w:rPr>
          <w:rFonts w:ascii="Arial" w:eastAsia="Times New Roman" w:hAnsi="Arial" w:cs="Arial"/>
          <w:lang w:val="de-DE" w:eastAsia="de-DE" w:bidi="ar-SA"/>
        </w:rPr>
        <w:t>Es werden alle eingereichten Referenzen bewertet. Es obliegt dem Bewerber, die aussagekräftigsten Referenzen zusammenzustellen.</w:t>
      </w:r>
    </w:p>
    <w:p w14:paraId="45C1051C" w14:textId="5C3202CD" w:rsidR="00CE70F0" w:rsidRPr="00F21330" w:rsidRDefault="008668C9" w:rsidP="008668C9">
      <w:pPr>
        <w:spacing w:after="0" w:line="240" w:lineRule="auto"/>
        <w:rPr>
          <w:rFonts w:ascii="Arial" w:eastAsia="Times New Roman" w:hAnsi="Arial" w:cs="Arial"/>
          <w:b/>
          <w:lang w:val="de-DE" w:eastAsia="de-DE" w:bidi="ar-SA"/>
        </w:rPr>
      </w:pPr>
      <w:r w:rsidRPr="008668C9">
        <w:rPr>
          <w:rFonts w:ascii="Arial" w:eastAsia="Times New Roman" w:hAnsi="Arial" w:cs="Arial"/>
          <w:lang w:val="de-DE" w:eastAsia="de-DE" w:bidi="ar-SA"/>
        </w:rPr>
        <w:t>.</w:t>
      </w:r>
      <w:r w:rsidR="00CE70F0" w:rsidRPr="00F21330">
        <w:rPr>
          <w:rFonts w:ascii="Arial" w:hAnsi="Arial" w:cs="Arial"/>
          <w:b/>
        </w:rPr>
        <w:br w:type="page"/>
      </w:r>
    </w:p>
    <w:p w14:paraId="7779EDF2" w14:textId="3EB67D57" w:rsidR="006650C7" w:rsidRPr="00F21330" w:rsidRDefault="006650C7" w:rsidP="006650C7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2D2486" w:rsidRPr="00F21330" w14:paraId="0F8767AB" w14:textId="77777777" w:rsidTr="00E1741D">
        <w:tc>
          <w:tcPr>
            <w:tcW w:w="3539" w:type="dxa"/>
          </w:tcPr>
          <w:p w14:paraId="78BF5D0A" w14:textId="77777777" w:rsidR="002D2486" w:rsidRPr="00F21330" w:rsidRDefault="002D2486" w:rsidP="003E3679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60614B02" w14:textId="77777777" w:rsidR="002D2486" w:rsidRPr="00F21330" w:rsidRDefault="00874257" w:rsidP="003E3679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01945186"/>
                <w:placeholder>
                  <w:docPart w:val="09135780D1074C2C9865963738E649CF"/>
                </w:placeholder>
                <w:showingPlcHdr/>
              </w:sdtPr>
              <w:sdtEndPr/>
              <w:sdtContent>
                <w:r w:rsidR="002D2486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2D2486" w:rsidRPr="00F21330" w14:paraId="4A07451C" w14:textId="77777777" w:rsidTr="00E1741D">
        <w:tc>
          <w:tcPr>
            <w:tcW w:w="3539" w:type="dxa"/>
          </w:tcPr>
          <w:p w14:paraId="58A0B9BA" w14:textId="77777777" w:rsidR="002D2486" w:rsidRPr="00F21330" w:rsidRDefault="002D2486" w:rsidP="003E3679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2901EDA9" w14:textId="77777777" w:rsidR="002D2486" w:rsidRPr="00F21330" w:rsidRDefault="00874257" w:rsidP="003E3679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42331550"/>
                <w:placeholder>
                  <w:docPart w:val="79FF3D4F4AFD41E38C50638994B1937B"/>
                </w:placeholder>
                <w:showingPlcHdr/>
              </w:sdtPr>
              <w:sdtEndPr/>
              <w:sdtContent>
                <w:r w:rsidR="002D2486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E1741D" w:rsidRPr="00874257" w14:paraId="7878FEE6" w14:textId="77777777" w:rsidTr="00E1741D">
        <w:tc>
          <w:tcPr>
            <w:tcW w:w="3539" w:type="dxa"/>
          </w:tcPr>
          <w:p w14:paraId="13F31F69" w14:textId="2EE46D5F" w:rsidR="002D2486" w:rsidRPr="00E1741D" w:rsidRDefault="008E3C64" w:rsidP="002402A3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</w:t>
            </w:r>
            <w:r w:rsidR="002402A3" w:rsidRPr="00E1741D">
              <w:rPr>
                <w:rFonts w:ascii="Arial" w:hAnsi="Arial" w:cs="Arial"/>
                <w:b/>
                <w:lang w:val="de-DE"/>
              </w:rPr>
              <w:t xml:space="preserve">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950361542"/>
              <w:placeholder>
                <w:docPart w:val="ADDE95319E2740FFB685A4FCEAD5B040"/>
              </w:placeholder>
            </w:sdtPr>
            <w:sdtEndPr/>
            <w:sdtContent>
              <w:p w14:paraId="7108C99F" w14:textId="22FC6921" w:rsidR="002D2486" w:rsidRPr="00E1741D" w:rsidRDefault="00874257" w:rsidP="003E3679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8043234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D2486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2D2486" w:rsidRPr="00E1741D">
                  <w:rPr>
                    <w:rFonts w:ascii="Arial" w:hAnsi="Arial" w:cs="Arial"/>
                    <w:lang w:val="de-DE"/>
                  </w:rPr>
                  <w:t xml:space="preserve">    </w:t>
                </w:r>
                <w:r w:rsidR="002402A3" w:rsidRPr="00E1741D">
                  <w:rPr>
                    <w:rFonts w:ascii="Arial" w:hAnsi="Arial" w:cs="Arial"/>
                    <w:lang w:val="de-DE"/>
                  </w:rPr>
                  <w:t>der BaFin unterstellt ist</w:t>
                </w:r>
              </w:p>
              <w:p w14:paraId="1F9A2B39" w14:textId="709F8AC1" w:rsidR="002D2486" w:rsidRPr="00E1741D" w:rsidRDefault="00874257" w:rsidP="002402A3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182939782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D2486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2D2486" w:rsidRPr="00E1741D">
                  <w:rPr>
                    <w:rFonts w:ascii="Arial" w:hAnsi="Arial" w:cs="Arial"/>
                    <w:lang w:val="de-DE"/>
                  </w:rPr>
                  <w:t xml:space="preserve">    </w:t>
                </w:r>
                <w:r w:rsidR="002402A3" w:rsidRPr="00E1741D">
                  <w:rPr>
                    <w:rFonts w:ascii="Arial" w:hAnsi="Arial" w:cs="Arial"/>
                    <w:lang w:val="de-DE"/>
                  </w:rPr>
                  <w:t>nicht der BaFin unterstellt ist</w:t>
                </w:r>
              </w:p>
            </w:sdtContent>
          </w:sdt>
        </w:tc>
      </w:tr>
      <w:tr w:rsidR="002D2486" w:rsidRPr="00874257" w14:paraId="6B3840C3" w14:textId="77777777" w:rsidTr="00E1741D">
        <w:tc>
          <w:tcPr>
            <w:tcW w:w="3539" w:type="dxa"/>
          </w:tcPr>
          <w:p w14:paraId="54D7AB8C" w14:textId="77777777" w:rsidR="002D2486" w:rsidRPr="00F21330" w:rsidRDefault="002D2486" w:rsidP="003E3679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70DD0C92" w14:textId="77777777" w:rsidR="002D2486" w:rsidRPr="00F21330" w:rsidRDefault="00874257" w:rsidP="003E3679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-553304692"/>
                <w:placeholder>
                  <w:docPart w:val="7665B38847674774A9EB4F9CDE3C3A24"/>
                </w:placeholder>
              </w:sdtPr>
              <w:sdtEndPr/>
              <w:sdtContent>
                <w:r w:rsidR="002D2486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E95BD3" w:rsidRPr="00F21330" w14:paraId="2AE9B6E4" w14:textId="77777777" w:rsidTr="00E1741D">
        <w:trPr>
          <w:trHeight w:val="513"/>
        </w:trPr>
        <w:tc>
          <w:tcPr>
            <w:tcW w:w="3539" w:type="dxa"/>
          </w:tcPr>
          <w:p w14:paraId="7297A992" w14:textId="32BA321C" w:rsidR="00E95BD3" w:rsidRDefault="00E95BD3" w:rsidP="00E95BD3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33F2DF87" w14:textId="7C676420" w:rsidR="00E95BD3" w:rsidRPr="00F21330" w:rsidRDefault="00874257" w:rsidP="00E95BD3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645432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E95BD3">
              <w:rPr>
                <w:rFonts w:ascii="Arial" w:hAnsi="Arial" w:cs="Arial"/>
                <w:lang w:val="de-DE"/>
              </w:rPr>
              <w:t>Deutschland</w:t>
            </w:r>
          </w:p>
          <w:p w14:paraId="453F7E28" w14:textId="62B5A57A" w:rsidR="00E95BD3" w:rsidRDefault="00874257" w:rsidP="00E1741D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999341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E95BD3">
              <w:rPr>
                <w:rFonts w:ascii="Arial" w:hAnsi="Arial" w:cs="Arial"/>
                <w:lang w:val="de-DE"/>
              </w:rPr>
              <w:t>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347068153"/>
              <w:placeholder>
                <w:docPart w:val="822BEBC84740435486998E6E8BF08441"/>
              </w:placeholder>
            </w:sdtPr>
            <w:sdtEndPr/>
            <w:sdtContent>
              <w:p w14:paraId="3F513EF9" w14:textId="57BF35B1" w:rsidR="00E95BD3" w:rsidRPr="00E95BD3" w:rsidRDefault="00980C91" w:rsidP="00E1741D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="00E95BD3"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E95BD3" w:rsidRPr="00874257" w14:paraId="0D08D4F5" w14:textId="77777777" w:rsidTr="00E1741D">
        <w:tc>
          <w:tcPr>
            <w:tcW w:w="3539" w:type="dxa"/>
          </w:tcPr>
          <w:p w14:paraId="68195F44" w14:textId="7BD7D435" w:rsidR="00E95BD3" w:rsidRPr="00F21330" w:rsidRDefault="0083319D" w:rsidP="00E95BD3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="00E95BD3"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3068993B" w14:textId="2BBA9740" w:rsidR="00E95BD3" w:rsidRPr="00F21330" w:rsidRDefault="00E95BD3" w:rsidP="00E95BD3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</w:t>
            </w:r>
            <w:r w:rsidR="002402A3">
              <w:rPr>
                <w:rFonts w:ascii="Arial" w:hAnsi="Arial" w:cs="Arial"/>
                <w:sz w:val="20"/>
                <w:lang w:val="de-DE"/>
              </w:rPr>
              <w:t xml:space="preserve"> waren/sind</w:t>
            </w:r>
            <w:r>
              <w:rPr>
                <w:rFonts w:ascii="Arial" w:hAnsi="Arial" w:cs="Arial"/>
                <w:sz w:val="20"/>
                <w:lang w:val="de-DE"/>
              </w:rPr>
              <w:t>.</w:t>
            </w:r>
          </w:p>
        </w:tc>
        <w:tc>
          <w:tcPr>
            <w:tcW w:w="5812" w:type="dxa"/>
          </w:tcPr>
          <w:p w14:paraId="590E5CA7" w14:textId="5769D700" w:rsidR="00E95BD3" w:rsidRPr="00E1741D" w:rsidRDefault="00874257" w:rsidP="00E1741D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2147148611"/>
                <w:placeholder>
                  <w:docPart w:val="37B4ADDDA44E42FA94396F0CA5608EE3"/>
                </w:placeholder>
                <w:showingPlcHdr/>
              </w:sdtPr>
              <w:sdtEndPr/>
              <w:sdtContent>
                <w:r w:rsidR="00E95BD3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E95BD3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E95BD3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E1741D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E95BD3" w:rsidRPr="00874257" w14:paraId="40B286F5" w14:textId="77777777" w:rsidTr="00E1741D">
        <w:tc>
          <w:tcPr>
            <w:tcW w:w="3539" w:type="dxa"/>
          </w:tcPr>
          <w:p w14:paraId="26DE76F3" w14:textId="77777777" w:rsidR="00E95BD3" w:rsidRPr="00F21330" w:rsidRDefault="00E95BD3" w:rsidP="00E95BD3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3F8607BE" w14:textId="77777777" w:rsidR="00E95BD3" w:rsidRPr="00F21330" w:rsidRDefault="00E95BD3" w:rsidP="00E95BD3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6CF5D84F" w14:textId="2818F9E9" w:rsidR="00E95BD3" w:rsidRPr="008E3C64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593633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2402A3" w:rsidRPr="00E1741D">
              <w:rPr>
                <w:rFonts w:ascii="Arial" w:hAnsi="Arial" w:cs="Arial"/>
                <w:lang w:val="de-DE"/>
              </w:rPr>
              <w:t>Modul 1</w:t>
            </w:r>
            <w:r w:rsidR="00E1741D" w:rsidRPr="00E1741D">
              <w:rPr>
                <w:rFonts w:ascii="Arial" w:hAnsi="Arial" w:cs="Arial"/>
                <w:lang w:val="de-DE"/>
              </w:rPr>
              <w:t>: turnusmäßige/ stichprobenartige Besichtigung mit Bauzustands-Dokumentation</w:t>
            </w:r>
          </w:p>
          <w:p w14:paraId="26E5E2EB" w14:textId="3BCBE237" w:rsidR="00E95BD3" w:rsidRPr="00F21330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0652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Modul 2:</w:t>
            </w:r>
            <w:r w:rsidR="00E95BD3" w:rsidRPr="008E3C64">
              <w:rPr>
                <w:rFonts w:ascii="Arial" w:hAnsi="Arial" w:cs="Arial"/>
                <w:lang w:val="de-DE"/>
              </w:rPr>
              <w:t xml:space="preserve"> </w:t>
            </w:r>
            <w:r w:rsidR="00E1741D" w:rsidRPr="00E1741D">
              <w:rPr>
                <w:rFonts w:ascii="Arial" w:hAnsi="Arial" w:cs="Arial"/>
                <w:lang w:val="de-DE"/>
              </w:rPr>
              <w:t>anlassbezogene</w:t>
            </w:r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E1741D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5C3F0ED0" w14:textId="2C37774A" w:rsidR="00E95BD3" w:rsidRPr="00F21330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8180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2402A3">
              <w:rPr>
                <w:rFonts w:ascii="Arial" w:hAnsi="Arial" w:cs="Arial"/>
                <w:lang w:val="de-DE"/>
              </w:rPr>
              <w:t>Mod</w:t>
            </w:r>
            <w:r w:rsidR="00E1741D">
              <w:rPr>
                <w:rFonts w:ascii="Arial" w:hAnsi="Arial" w:cs="Arial"/>
                <w:lang w:val="de-DE"/>
              </w:rPr>
              <w:t xml:space="preserve">ul 3: </w:t>
            </w:r>
            <w:r w:rsidR="00E1741D" w:rsidRPr="00E1741D">
              <w:rPr>
                <w:rFonts w:ascii="Arial" w:hAnsi="Arial" w:cs="Arial"/>
                <w:lang w:val="de-DE"/>
              </w:rPr>
              <w:t>Außenbesichtigung</w:t>
            </w:r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E1741D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7A28194D" w14:textId="528657D5" w:rsidR="00E95BD3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54696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BD3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Modul 4: </w:t>
            </w:r>
            <w:r w:rsidR="00E1741D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E1741D">
              <w:rPr>
                <w:rFonts w:ascii="Arial" w:hAnsi="Arial" w:cs="Arial"/>
                <w:lang w:val="de-DE"/>
              </w:rPr>
              <w:t>-</w:t>
            </w:r>
            <w:r w:rsidR="00E1741D" w:rsidRPr="00E1741D">
              <w:rPr>
                <w:rFonts w:ascii="Arial" w:hAnsi="Arial" w:cs="Arial"/>
                <w:lang w:val="de-DE"/>
              </w:rPr>
              <w:t>nah</w:t>
            </w:r>
            <w:r w:rsidR="00E1741D">
              <w:rPr>
                <w:rFonts w:ascii="Arial" w:hAnsi="Arial" w:cs="Arial"/>
                <w:lang w:val="de-DE"/>
              </w:rPr>
              <w:t>men (inkl. (anteiliger) Moder</w:t>
            </w:r>
            <w:r w:rsidR="00E1741D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6D5ED594" w14:textId="5875152F" w:rsidR="00E1741D" w:rsidRPr="008E3C64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601883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41D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</w:t>
            </w:r>
            <w:r w:rsidR="00E1741D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E1741D">
              <w:rPr>
                <w:rFonts w:ascii="Arial" w:hAnsi="Arial" w:cs="Arial"/>
                <w:lang w:val="de-DE"/>
              </w:rPr>
              <w:t>5</w:t>
            </w:r>
            <w:r w:rsidR="00E1741D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E1741D">
              <w:rPr>
                <w:rFonts w:ascii="Arial" w:hAnsi="Arial" w:cs="Arial"/>
                <w:lang w:val="de-DE"/>
              </w:rPr>
              <w:t xml:space="preserve"> / mit Baukosten</w:t>
            </w:r>
            <w:r w:rsidR="00E1741D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7BB5AD76" w14:textId="77777777" w:rsidR="00E1741D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144190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41D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Modul 6:</w:t>
            </w:r>
            <w:r w:rsidR="00E1741D" w:rsidRPr="008E3C64">
              <w:rPr>
                <w:rFonts w:ascii="Arial" w:hAnsi="Arial" w:cs="Arial"/>
                <w:lang w:val="de-DE"/>
              </w:rPr>
              <w:t xml:space="preserve"> </w:t>
            </w:r>
            <w:r w:rsidR="00E1741D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7991FD8D" w14:textId="01C9ABD9" w:rsidR="00E1741D" w:rsidRPr="00F21330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52801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41D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Modul 7: </w:t>
            </w:r>
            <w:r w:rsidR="00E1741D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E1741D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4C7DE976" w14:textId="7B82316D" w:rsidR="00E1741D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74487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41D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Modul 8: </w:t>
            </w:r>
            <w:r w:rsidR="00E1741D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6F5F93B5" w14:textId="7C5B1B2B" w:rsidR="00E95BD3" w:rsidRPr="009D55C7" w:rsidRDefault="00874257" w:rsidP="00E1741D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85972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741D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E1741D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1342282240"/>
                <w:placeholder>
                  <w:docPart w:val="B9DA2D5FE94849D594A04D889EB64CE5"/>
                </w:placeholder>
                <w:showingPlcHdr/>
              </w:sdtPr>
              <w:sdtEndPr/>
              <w:sdtContent>
                <w:r w:rsidR="00E95BD3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7EA31DC1" w14:textId="77777777" w:rsidR="00B92D4D" w:rsidRPr="00F21330" w:rsidRDefault="00B92D4D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874257">
        <w:rPr>
          <w:rFonts w:ascii="Arial" w:hAnsi="Arial" w:cs="Arial"/>
          <w:lang w:val="de-DE"/>
        </w:rPr>
        <w:br w:type="page"/>
      </w:r>
    </w:p>
    <w:p w14:paraId="6EF0DB8F" w14:textId="68BA3E6E" w:rsidR="006650C7" w:rsidRPr="00F21330" w:rsidRDefault="006650C7" w:rsidP="006650C7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FC1459" w:rsidRPr="00F21330" w14:paraId="2DDCF907" w14:textId="77777777" w:rsidTr="00E144DF">
        <w:tc>
          <w:tcPr>
            <w:tcW w:w="3539" w:type="dxa"/>
          </w:tcPr>
          <w:p w14:paraId="4632DACA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28004828" w14:textId="77777777" w:rsidR="00FC1459" w:rsidRPr="00F21330" w:rsidRDefault="00874257" w:rsidP="00E144DF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73467516"/>
                <w:placeholder>
                  <w:docPart w:val="AE394A2C47474B5786D7DD35CD243995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FC1459" w:rsidRPr="00F21330" w14:paraId="62DEC195" w14:textId="77777777" w:rsidTr="00E144DF">
        <w:tc>
          <w:tcPr>
            <w:tcW w:w="3539" w:type="dxa"/>
          </w:tcPr>
          <w:p w14:paraId="114A5ADC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6C8C712D" w14:textId="77777777" w:rsidR="00FC1459" w:rsidRPr="00F21330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874220594"/>
                <w:placeholder>
                  <w:docPart w:val="F332CAF472B841D092E24B965D354A7C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FC1459" w:rsidRPr="00874257" w14:paraId="0146F425" w14:textId="77777777" w:rsidTr="00E144DF">
        <w:tc>
          <w:tcPr>
            <w:tcW w:w="3539" w:type="dxa"/>
          </w:tcPr>
          <w:p w14:paraId="16B5633F" w14:textId="77777777" w:rsidR="00FC1459" w:rsidRPr="00E1741D" w:rsidRDefault="00FC1459" w:rsidP="00E144DF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-1471366263"/>
              <w:placeholder>
                <w:docPart w:val="610013CEA5BB4B51A0328CDA1E74510D"/>
              </w:placeholder>
            </w:sdtPr>
            <w:sdtEndPr/>
            <w:sdtContent>
              <w:p w14:paraId="47AD33DD" w14:textId="77777777" w:rsidR="00FC1459" w:rsidRPr="00E1741D" w:rsidRDefault="00874257" w:rsidP="00E144DF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46065210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C1459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FC1459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5AAB862B" w14:textId="77777777" w:rsidR="00FC1459" w:rsidRPr="00E1741D" w:rsidRDefault="00874257" w:rsidP="00E144DF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2385447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C1459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FC1459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FC1459" w:rsidRPr="00874257" w14:paraId="098C1803" w14:textId="77777777" w:rsidTr="00E144DF">
        <w:tc>
          <w:tcPr>
            <w:tcW w:w="3539" w:type="dxa"/>
          </w:tcPr>
          <w:p w14:paraId="1A10DEB9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143D2A4A" w14:textId="77777777" w:rsidR="00FC1459" w:rsidRPr="00F21330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1809747993"/>
                <w:placeholder>
                  <w:docPart w:val="B68B2FEE48F44B4DA44C815B5EE47DD9"/>
                </w:placeholder>
              </w:sdtPr>
              <w:sdtEndPr/>
              <w:sdtContent>
                <w:r w:rsidR="00FC1459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FC1459" w:rsidRPr="00F21330" w14:paraId="00DFCF14" w14:textId="77777777" w:rsidTr="00E144DF">
        <w:trPr>
          <w:trHeight w:val="513"/>
        </w:trPr>
        <w:tc>
          <w:tcPr>
            <w:tcW w:w="3539" w:type="dxa"/>
          </w:tcPr>
          <w:p w14:paraId="5E81F2FB" w14:textId="77777777" w:rsidR="00FC1459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3A537F1B" w14:textId="77777777" w:rsidR="00FC1459" w:rsidRPr="00F21330" w:rsidRDefault="00874257" w:rsidP="00E144DF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707903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304010F7" w14:textId="77777777" w:rsidR="00FC1459" w:rsidRDefault="00874257" w:rsidP="00E144DF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442300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-2040503190"/>
              <w:placeholder>
                <w:docPart w:val="9EF88EA8C36F4CF7807079BE31096FCA"/>
              </w:placeholder>
            </w:sdtPr>
            <w:sdtEndPr/>
            <w:sdtContent>
              <w:p w14:paraId="24D7ABA0" w14:textId="77777777" w:rsidR="00FC1459" w:rsidRPr="00E95BD3" w:rsidRDefault="00FC1459" w:rsidP="00E144DF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FC1459" w:rsidRPr="00874257" w14:paraId="0F114DC1" w14:textId="77777777" w:rsidTr="00E144DF">
        <w:tc>
          <w:tcPr>
            <w:tcW w:w="3539" w:type="dxa"/>
          </w:tcPr>
          <w:p w14:paraId="2517DD5A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1F938A2F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7A28ECCC" w14:textId="77777777" w:rsidR="00FC1459" w:rsidRPr="00E1741D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605652653"/>
                <w:placeholder>
                  <w:docPart w:val="AD05333B0597428D8A4FAA4FBE8B6BEC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FC1459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FC1459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FC1459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FC1459" w:rsidRPr="00874257" w14:paraId="14D5141F" w14:textId="77777777" w:rsidTr="00E144DF">
        <w:tc>
          <w:tcPr>
            <w:tcW w:w="3539" w:type="dxa"/>
          </w:tcPr>
          <w:p w14:paraId="25E095BE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33DD6F71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51091E96" w14:textId="77777777" w:rsidR="00FC1459" w:rsidRPr="008E3C64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972791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65E746D8" w14:textId="77777777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49437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2:</w:t>
            </w:r>
            <w:r w:rsidR="00FC1459" w:rsidRPr="008E3C64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anlassbezogene</w:t>
            </w:r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7495AAF3" w14:textId="77777777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3368119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3: </w:t>
            </w:r>
            <w:r w:rsidR="00FC1459" w:rsidRPr="00E1741D">
              <w:rPr>
                <w:rFonts w:ascii="Arial" w:hAnsi="Arial" w:cs="Arial"/>
                <w:lang w:val="de-DE"/>
              </w:rPr>
              <w:t>Außenbesichtigung</w:t>
            </w:r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2CCC2E5B" w14:textId="0FA30C6E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44876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4: </w:t>
            </w:r>
            <w:r w:rsidR="00FC1459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FC1459">
              <w:rPr>
                <w:rFonts w:ascii="Arial" w:hAnsi="Arial" w:cs="Arial"/>
                <w:lang w:val="de-DE"/>
              </w:rPr>
              <w:t>-</w:t>
            </w:r>
            <w:r w:rsidR="00FC1459" w:rsidRPr="00E1741D">
              <w:rPr>
                <w:rFonts w:ascii="Arial" w:hAnsi="Arial" w:cs="Arial"/>
                <w:lang w:val="de-DE"/>
              </w:rPr>
              <w:t>nah</w:t>
            </w:r>
            <w:r w:rsidR="00FC1459">
              <w:rPr>
                <w:rFonts w:ascii="Arial" w:hAnsi="Arial" w:cs="Arial"/>
                <w:lang w:val="de-DE"/>
              </w:rPr>
              <w:t>men (inkl. (anteiliger) Moder</w:t>
            </w:r>
            <w:r w:rsidR="00FC1459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301B1920" w14:textId="77777777" w:rsidR="00FC1459" w:rsidRPr="008E3C64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96855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FC1459">
              <w:rPr>
                <w:rFonts w:ascii="Arial" w:hAnsi="Arial" w:cs="Arial"/>
                <w:lang w:val="de-DE"/>
              </w:rPr>
              <w:t>5</w:t>
            </w:r>
            <w:r w:rsidR="00FC1459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FC1459">
              <w:rPr>
                <w:rFonts w:ascii="Arial" w:hAnsi="Arial" w:cs="Arial"/>
                <w:lang w:val="de-DE"/>
              </w:rPr>
              <w:t xml:space="preserve"> / mit Baukosten</w:t>
            </w:r>
            <w:r w:rsidR="00FC1459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1A9F9FB8" w14:textId="77777777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54548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6:</w:t>
            </w:r>
            <w:r w:rsidR="00FC1459" w:rsidRPr="008E3C64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78BF0712" w14:textId="6247FBBF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06861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7: </w:t>
            </w:r>
            <w:r w:rsidR="00FC1459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FC1459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537F2457" w14:textId="77777777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260749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8: </w:t>
            </w:r>
            <w:r w:rsidR="00FC1459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4FA1FF89" w14:textId="77777777" w:rsidR="00FC1459" w:rsidRPr="009D55C7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47862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-328129128"/>
                <w:placeholder>
                  <w:docPart w:val="A02E44AB4FC742A1809386F3BB7A1281"/>
                </w:placeholder>
                <w:showingPlcHdr/>
              </w:sdtPr>
              <w:sdtEndPr/>
              <w:sdtContent>
                <w:r w:rsidR="00FC1459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62779106" w14:textId="0A88C0E6" w:rsidR="00B92D4D" w:rsidRPr="00F21330" w:rsidRDefault="00B92D4D">
      <w:pPr>
        <w:spacing w:after="0" w:line="240" w:lineRule="auto"/>
        <w:rPr>
          <w:rFonts w:ascii="Arial" w:eastAsia="Times New Roman" w:hAnsi="Arial" w:cs="Arial"/>
          <w:lang w:val="de-DE" w:eastAsia="de-DE" w:bidi="ar-SA"/>
        </w:rPr>
      </w:pPr>
      <w:r w:rsidRPr="00F21330">
        <w:rPr>
          <w:rFonts w:ascii="Arial" w:eastAsia="Times New Roman" w:hAnsi="Arial" w:cs="Arial"/>
          <w:lang w:val="de-DE" w:eastAsia="de-DE" w:bidi="ar-SA"/>
        </w:rPr>
        <w:br w:type="page"/>
      </w:r>
    </w:p>
    <w:p w14:paraId="3FED28AE" w14:textId="06D996CE" w:rsidR="006650C7" w:rsidRPr="00F21330" w:rsidRDefault="006650C7" w:rsidP="006650C7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FC1459" w:rsidRPr="00F21330" w14:paraId="50D122B6" w14:textId="77777777" w:rsidTr="00E144DF">
        <w:tc>
          <w:tcPr>
            <w:tcW w:w="3539" w:type="dxa"/>
          </w:tcPr>
          <w:p w14:paraId="6ABF53B1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48FA991F" w14:textId="77777777" w:rsidR="00FC1459" w:rsidRPr="00F21330" w:rsidRDefault="00874257" w:rsidP="00E144DF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50146928"/>
                <w:placeholder>
                  <w:docPart w:val="803C086AF04F4822A10B2F6CB32BBD43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FC1459" w:rsidRPr="00F21330" w14:paraId="0E8607A7" w14:textId="77777777" w:rsidTr="00E144DF">
        <w:tc>
          <w:tcPr>
            <w:tcW w:w="3539" w:type="dxa"/>
          </w:tcPr>
          <w:p w14:paraId="022D81E7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26DD2FF8" w14:textId="77777777" w:rsidR="00FC1459" w:rsidRPr="00F21330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1479795027"/>
                <w:placeholder>
                  <w:docPart w:val="F20F682CDA2945F79959E961CA91EF07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FC1459" w:rsidRPr="00874257" w14:paraId="58BFBFCB" w14:textId="77777777" w:rsidTr="00E144DF">
        <w:tc>
          <w:tcPr>
            <w:tcW w:w="3539" w:type="dxa"/>
          </w:tcPr>
          <w:p w14:paraId="46E051E2" w14:textId="77777777" w:rsidR="00FC1459" w:rsidRPr="00E1741D" w:rsidRDefault="00FC1459" w:rsidP="00E144DF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-1709631084"/>
              <w:placeholder>
                <w:docPart w:val="27D3CF3086AD488F968BC7A77754D4E7"/>
              </w:placeholder>
            </w:sdtPr>
            <w:sdtEndPr/>
            <w:sdtContent>
              <w:p w14:paraId="26B21821" w14:textId="77777777" w:rsidR="00FC1459" w:rsidRPr="00E1741D" w:rsidRDefault="00874257" w:rsidP="00E144DF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63346807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C1459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FC1459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19547957" w14:textId="77777777" w:rsidR="00FC1459" w:rsidRPr="00E1741D" w:rsidRDefault="00874257" w:rsidP="00E144DF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153568998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C1459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FC1459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FC1459" w:rsidRPr="00874257" w14:paraId="73E8731D" w14:textId="77777777" w:rsidTr="00E144DF">
        <w:tc>
          <w:tcPr>
            <w:tcW w:w="3539" w:type="dxa"/>
          </w:tcPr>
          <w:p w14:paraId="4F2DA9A2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25D1925B" w14:textId="77777777" w:rsidR="00FC1459" w:rsidRPr="00F21330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-495253841"/>
                <w:placeholder>
                  <w:docPart w:val="65EC06C795504835ACFFA392498C05B4"/>
                </w:placeholder>
              </w:sdtPr>
              <w:sdtEndPr/>
              <w:sdtContent>
                <w:r w:rsidR="00FC1459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FC1459" w:rsidRPr="00F21330" w14:paraId="622F20C7" w14:textId="77777777" w:rsidTr="00E144DF">
        <w:trPr>
          <w:trHeight w:val="513"/>
        </w:trPr>
        <w:tc>
          <w:tcPr>
            <w:tcW w:w="3539" w:type="dxa"/>
          </w:tcPr>
          <w:p w14:paraId="3795195F" w14:textId="77777777" w:rsidR="00FC1459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6DFB1279" w14:textId="77777777" w:rsidR="00FC1459" w:rsidRPr="00F21330" w:rsidRDefault="00874257" w:rsidP="00E144DF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173497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5400984D" w14:textId="77777777" w:rsidR="00FC1459" w:rsidRDefault="00874257" w:rsidP="00E144DF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49538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-2104182190"/>
              <w:placeholder>
                <w:docPart w:val="F5D0449F7EE744109821CE127FA72ABF"/>
              </w:placeholder>
            </w:sdtPr>
            <w:sdtEndPr/>
            <w:sdtContent>
              <w:p w14:paraId="35DFB4FD" w14:textId="77777777" w:rsidR="00FC1459" w:rsidRPr="00E95BD3" w:rsidRDefault="00FC1459" w:rsidP="00E144DF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FC1459" w:rsidRPr="00874257" w14:paraId="3163C522" w14:textId="77777777" w:rsidTr="00E144DF">
        <w:tc>
          <w:tcPr>
            <w:tcW w:w="3539" w:type="dxa"/>
          </w:tcPr>
          <w:p w14:paraId="45096E73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15DF0ACC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28ADDF7F" w14:textId="77777777" w:rsidR="00FC1459" w:rsidRPr="00E1741D" w:rsidRDefault="00874257" w:rsidP="00E144DF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1322003222"/>
                <w:placeholder>
                  <w:docPart w:val="DA6D1B91E51D4542B194B88A5619C135"/>
                </w:placeholder>
                <w:showingPlcHdr/>
              </w:sdtPr>
              <w:sdtEndPr/>
              <w:sdtContent>
                <w:r w:rsidR="00FC1459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FC1459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FC1459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FC1459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FC1459" w:rsidRPr="00874257" w14:paraId="7ABA8732" w14:textId="77777777" w:rsidTr="00E144DF">
        <w:tc>
          <w:tcPr>
            <w:tcW w:w="3539" w:type="dxa"/>
          </w:tcPr>
          <w:p w14:paraId="5B8E7374" w14:textId="77777777" w:rsidR="00FC1459" w:rsidRPr="00F21330" w:rsidRDefault="00FC1459" w:rsidP="00E144DF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02F01BA3" w14:textId="77777777" w:rsidR="00FC1459" w:rsidRPr="00F21330" w:rsidRDefault="00FC1459" w:rsidP="00E144DF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5060DE4E" w14:textId="77777777" w:rsidR="00FC1459" w:rsidRPr="008E3C64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669455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2F3D48FB" w14:textId="77777777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787880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2:</w:t>
            </w:r>
            <w:r w:rsidR="00FC1459" w:rsidRPr="008E3C64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anlassbezogene</w:t>
            </w:r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5D258C37" w14:textId="77777777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155573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3: </w:t>
            </w:r>
            <w:r w:rsidR="00FC1459" w:rsidRPr="00E1741D">
              <w:rPr>
                <w:rFonts w:ascii="Arial" w:hAnsi="Arial" w:cs="Arial"/>
                <w:lang w:val="de-DE"/>
              </w:rPr>
              <w:t>Außenbesichtigung</w:t>
            </w:r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0480FB51" w14:textId="2E995015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035703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4: </w:t>
            </w:r>
            <w:r w:rsidR="00FC1459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FC1459">
              <w:rPr>
                <w:rFonts w:ascii="Arial" w:hAnsi="Arial" w:cs="Arial"/>
                <w:lang w:val="de-DE"/>
              </w:rPr>
              <w:t>-</w:t>
            </w:r>
            <w:r w:rsidR="00FC1459" w:rsidRPr="00E1741D">
              <w:rPr>
                <w:rFonts w:ascii="Arial" w:hAnsi="Arial" w:cs="Arial"/>
                <w:lang w:val="de-DE"/>
              </w:rPr>
              <w:t>nah</w:t>
            </w:r>
            <w:r w:rsidR="00FC1459">
              <w:rPr>
                <w:rFonts w:ascii="Arial" w:hAnsi="Arial" w:cs="Arial"/>
                <w:lang w:val="de-DE"/>
              </w:rPr>
              <w:t>men (inkl. (anteiliger) Moder</w:t>
            </w:r>
            <w:r w:rsidR="00FC1459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63360407" w14:textId="77777777" w:rsidR="00FC1459" w:rsidRPr="008E3C64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568564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FC1459">
              <w:rPr>
                <w:rFonts w:ascii="Arial" w:hAnsi="Arial" w:cs="Arial"/>
                <w:lang w:val="de-DE"/>
              </w:rPr>
              <w:t>5</w:t>
            </w:r>
            <w:r w:rsidR="00FC1459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FC1459">
              <w:rPr>
                <w:rFonts w:ascii="Arial" w:hAnsi="Arial" w:cs="Arial"/>
                <w:lang w:val="de-DE"/>
              </w:rPr>
              <w:t xml:space="preserve"> / mit Baukosten</w:t>
            </w:r>
            <w:r w:rsidR="00FC1459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2A4563D3" w14:textId="77777777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514884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6:</w:t>
            </w:r>
            <w:r w:rsidR="00FC1459" w:rsidRPr="008E3C64">
              <w:rPr>
                <w:rFonts w:ascii="Arial" w:hAnsi="Arial" w:cs="Arial"/>
                <w:lang w:val="de-DE"/>
              </w:rPr>
              <w:t xml:space="preserve"> </w:t>
            </w:r>
            <w:r w:rsidR="00FC1459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431362FA" w14:textId="301AAAF0" w:rsidR="00FC1459" w:rsidRPr="00F21330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77733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7: </w:t>
            </w:r>
            <w:r w:rsidR="00FC1459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FC1459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59C8FC0B" w14:textId="77777777" w:rsidR="00FC1459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134172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Modul 8: </w:t>
            </w:r>
            <w:r w:rsidR="00FC1459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0E7A0911" w14:textId="77777777" w:rsidR="00FC1459" w:rsidRPr="009D55C7" w:rsidRDefault="00874257" w:rsidP="00E144DF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331821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1459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FC1459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-1328752327"/>
                <w:placeholder>
                  <w:docPart w:val="1BB9C0F343E0429BB7C65C44F792C83A"/>
                </w:placeholder>
                <w:showingPlcHdr/>
              </w:sdtPr>
              <w:sdtEndPr/>
              <w:sdtContent>
                <w:r w:rsidR="00FC1459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083E731B" w14:textId="77777777" w:rsidR="006650C7" w:rsidRPr="00F21330" w:rsidRDefault="006650C7" w:rsidP="006650C7">
      <w:pPr>
        <w:pStyle w:val="rotext"/>
        <w:jc w:val="left"/>
        <w:rPr>
          <w:rFonts w:ascii="Arial" w:hAnsi="Arial"/>
          <w:szCs w:val="22"/>
        </w:rPr>
      </w:pPr>
    </w:p>
    <w:p w14:paraId="46248FDF" w14:textId="793C3A3A" w:rsidR="00083912" w:rsidRPr="00F21330" w:rsidRDefault="00083912" w:rsidP="00083912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4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083912" w:rsidRPr="00F21330" w14:paraId="7EF9C8BA" w14:textId="77777777" w:rsidTr="00801858">
        <w:tc>
          <w:tcPr>
            <w:tcW w:w="3539" w:type="dxa"/>
          </w:tcPr>
          <w:p w14:paraId="03B03D8D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1B35EE0A" w14:textId="77777777" w:rsidR="00083912" w:rsidRPr="00F21330" w:rsidRDefault="00874257" w:rsidP="0080185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0276949"/>
                <w:placeholder>
                  <w:docPart w:val="6BE3A72574F24CD6A227107F82795BD9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083912" w:rsidRPr="00F21330" w14:paraId="7F0B9EB6" w14:textId="77777777" w:rsidTr="00801858">
        <w:tc>
          <w:tcPr>
            <w:tcW w:w="3539" w:type="dxa"/>
          </w:tcPr>
          <w:p w14:paraId="4F967244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59AA8DB8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611740404"/>
                <w:placeholder>
                  <w:docPart w:val="17A3137948A54F6E9CDDC78A522237B4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083912" w:rsidRPr="00874257" w14:paraId="03BB0805" w14:textId="77777777" w:rsidTr="00801858">
        <w:tc>
          <w:tcPr>
            <w:tcW w:w="3539" w:type="dxa"/>
          </w:tcPr>
          <w:p w14:paraId="7BD4A845" w14:textId="77777777" w:rsidR="00083912" w:rsidRPr="00E1741D" w:rsidRDefault="00083912" w:rsidP="00801858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-267314858"/>
              <w:placeholder>
                <w:docPart w:val="73A0152643344093AF76965FC97593AB"/>
              </w:placeholder>
            </w:sdtPr>
            <w:sdtEndPr/>
            <w:sdtContent>
              <w:p w14:paraId="28485E85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8536932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7B5EED1A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66416337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083912" w:rsidRPr="00874257" w14:paraId="46DB0E30" w14:textId="77777777" w:rsidTr="00801858">
        <w:tc>
          <w:tcPr>
            <w:tcW w:w="3539" w:type="dxa"/>
          </w:tcPr>
          <w:p w14:paraId="392F47D0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65E2BF8A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227341212"/>
                <w:placeholder>
                  <w:docPart w:val="E97EFC9536424B9DB95C0BE8C2F72660"/>
                </w:placeholder>
              </w:sdtPr>
              <w:sdtEndPr/>
              <w:sdtContent>
                <w:r w:rsidR="00083912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083912" w:rsidRPr="00F21330" w14:paraId="14932F8E" w14:textId="77777777" w:rsidTr="00801858">
        <w:trPr>
          <w:trHeight w:val="513"/>
        </w:trPr>
        <w:tc>
          <w:tcPr>
            <w:tcW w:w="3539" w:type="dxa"/>
          </w:tcPr>
          <w:p w14:paraId="5CBC2758" w14:textId="77777777" w:rsidR="00083912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393E47FD" w14:textId="77777777" w:rsidR="00083912" w:rsidRPr="00F21330" w:rsidRDefault="00874257" w:rsidP="00801858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46080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255C99C4" w14:textId="77777777" w:rsidR="00083912" w:rsidRDefault="00874257" w:rsidP="00801858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89133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1470639053"/>
              <w:placeholder>
                <w:docPart w:val="90D298624E414BF5B205BABCB4A2E95E"/>
              </w:placeholder>
            </w:sdtPr>
            <w:sdtEndPr/>
            <w:sdtContent>
              <w:p w14:paraId="6C83BA69" w14:textId="77777777" w:rsidR="00083912" w:rsidRPr="00E95BD3" w:rsidRDefault="00083912" w:rsidP="00801858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083912" w:rsidRPr="00874257" w14:paraId="5C890F71" w14:textId="77777777" w:rsidTr="00801858">
        <w:tc>
          <w:tcPr>
            <w:tcW w:w="3539" w:type="dxa"/>
          </w:tcPr>
          <w:p w14:paraId="6D941328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64AFC4B0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46198827" w14:textId="77777777" w:rsidR="00083912" w:rsidRPr="00E1741D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222675418"/>
                <w:placeholder>
                  <w:docPart w:val="C42C5A98B4364BD28A6346275DC8FFF3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083912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083912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083912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083912" w:rsidRPr="00874257" w14:paraId="1F4E6F13" w14:textId="77777777" w:rsidTr="00801858">
        <w:tc>
          <w:tcPr>
            <w:tcW w:w="3539" w:type="dxa"/>
          </w:tcPr>
          <w:p w14:paraId="112242A3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6A631FDC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77CA210C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891234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2062B94E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0193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2: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anlassbezogene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066BA734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3939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3: </w:t>
            </w:r>
            <w:r w:rsidR="00083912" w:rsidRPr="00E1741D">
              <w:rPr>
                <w:rFonts w:ascii="Arial" w:hAnsi="Arial" w:cs="Arial"/>
                <w:lang w:val="de-DE"/>
              </w:rPr>
              <w:t>Außenbesichtigung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6AFA1C67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934173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4: </w:t>
            </w:r>
            <w:r w:rsidR="00083912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083912">
              <w:rPr>
                <w:rFonts w:ascii="Arial" w:hAnsi="Arial" w:cs="Arial"/>
                <w:lang w:val="de-DE"/>
              </w:rPr>
              <w:t>-</w:t>
            </w:r>
            <w:r w:rsidR="00083912" w:rsidRPr="00E1741D">
              <w:rPr>
                <w:rFonts w:ascii="Arial" w:hAnsi="Arial" w:cs="Arial"/>
                <w:lang w:val="de-DE"/>
              </w:rPr>
              <w:t>nah</w:t>
            </w:r>
            <w:r w:rsidR="00083912">
              <w:rPr>
                <w:rFonts w:ascii="Arial" w:hAnsi="Arial" w:cs="Arial"/>
                <w:lang w:val="de-DE"/>
              </w:rPr>
              <w:t>men (inkl. (anteiliger) Moder</w:t>
            </w:r>
            <w:r w:rsidR="00083912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18208332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333831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083912">
              <w:rPr>
                <w:rFonts w:ascii="Arial" w:hAnsi="Arial" w:cs="Arial"/>
                <w:lang w:val="de-DE"/>
              </w:rPr>
              <w:t>5</w:t>
            </w:r>
            <w:r w:rsidR="00083912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083912">
              <w:rPr>
                <w:rFonts w:ascii="Arial" w:hAnsi="Arial" w:cs="Arial"/>
                <w:lang w:val="de-DE"/>
              </w:rPr>
              <w:t xml:space="preserve"> / mit Baukosten</w:t>
            </w:r>
            <w:r w:rsidR="00083912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3255DEAB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09838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6: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234C273B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236364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7: </w:t>
            </w:r>
            <w:r w:rsidR="00083912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3B89C57F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3990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8: </w:t>
            </w:r>
            <w:r w:rsidR="00083912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2F6A626B" w14:textId="77777777" w:rsidR="00083912" w:rsidRPr="009D55C7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10120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1628429233"/>
                <w:placeholder>
                  <w:docPart w:val="D39CB4A0246D4045AC03C8EE634CAC02"/>
                </w:placeholder>
                <w:showingPlcHdr/>
              </w:sdtPr>
              <w:sdtEndPr/>
              <w:sdtContent>
                <w:r w:rsidR="00083912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77B07182" w14:textId="467C092B" w:rsidR="00BF2793" w:rsidRDefault="00BF2793">
      <w:pPr>
        <w:spacing w:after="0" w:line="240" w:lineRule="auto"/>
        <w:rPr>
          <w:rFonts w:ascii="Arial" w:eastAsia="Times New Roman" w:hAnsi="Arial" w:cs="Arial"/>
          <w:b/>
          <w:lang w:val="de-DE" w:eastAsia="de-DE" w:bidi="ar-SA"/>
        </w:rPr>
      </w:pPr>
    </w:p>
    <w:p w14:paraId="10B9B42E" w14:textId="1692C200" w:rsidR="008E3C64" w:rsidRDefault="008E3C64">
      <w:pPr>
        <w:spacing w:after="0" w:line="240" w:lineRule="auto"/>
        <w:rPr>
          <w:rFonts w:ascii="Arial" w:hAnsi="Arial" w:cs="Arial"/>
          <w:lang w:val="de-DE"/>
        </w:rPr>
      </w:pPr>
    </w:p>
    <w:p w14:paraId="52DEBF28" w14:textId="620AF88D" w:rsidR="00083912" w:rsidRPr="00F21330" w:rsidRDefault="00083912" w:rsidP="00083912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5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083912" w:rsidRPr="00F21330" w14:paraId="1E2F2F22" w14:textId="77777777" w:rsidTr="00801858">
        <w:tc>
          <w:tcPr>
            <w:tcW w:w="3539" w:type="dxa"/>
          </w:tcPr>
          <w:p w14:paraId="465852E6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45711493" w14:textId="77777777" w:rsidR="00083912" w:rsidRPr="00F21330" w:rsidRDefault="00874257" w:rsidP="0080185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68424077"/>
                <w:placeholder>
                  <w:docPart w:val="264D3C22A02F415EA3A6273A837A3605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083912" w:rsidRPr="00F21330" w14:paraId="0FA4C094" w14:textId="77777777" w:rsidTr="00801858">
        <w:tc>
          <w:tcPr>
            <w:tcW w:w="3539" w:type="dxa"/>
          </w:tcPr>
          <w:p w14:paraId="132FFC21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32E82A1F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732144806"/>
                <w:placeholder>
                  <w:docPart w:val="00206EA7C33B4EFF851D16DB5DBBB851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083912" w:rsidRPr="00874257" w14:paraId="21618758" w14:textId="77777777" w:rsidTr="00801858">
        <w:tc>
          <w:tcPr>
            <w:tcW w:w="3539" w:type="dxa"/>
          </w:tcPr>
          <w:p w14:paraId="3E7CB506" w14:textId="77777777" w:rsidR="00083912" w:rsidRPr="00E1741D" w:rsidRDefault="00083912" w:rsidP="00801858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2100601526"/>
              <w:placeholder>
                <w:docPart w:val="6AA0EF878F794E6EAC8E0B11117B80CA"/>
              </w:placeholder>
            </w:sdtPr>
            <w:sdtEndPr/>
            <w:sdtContent>
              <w:p w14:paraId="5139770D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79882119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24991FB1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77375556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083912" w:rsidRPr="00874257" w14:paraId="239D5014" w14:textId="77777777" w:rsidTr="00801858">
        <w:tc>
          <w:tcPr>
            <w:tcW w:w="3539" w:type="dxa"/>
          </w:tcPr>
          <w:p w14:paraId="3591FDBB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3CBFC2B4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1287543032"/>
                <w:placeholder>
                  <w:docPart w:val="C3F8A67E944B47579B980A1588C92586"/>
                </w:placeholder>
              </w:sdtPr>
              <w:sdtEndPr/>
              <w:sdtContent>
                <w:r w:rsidR="00083912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083912" w:rsidRPr="00F21330" w14:paraId="12FBB713" w14:textId="77777777" w:rsidTr="00801858">
        <w:trPr>
          <w:trHeight w:val="513"/>
        </w:trPr>
        <w:tc>
          <w:tcPr>
            <w:tcW w:w="3539" w:type="dxa"/>
          </w:tcPr>
          <w:p w14:paraId="6515DD30" w14:textId="77777777" w:rsidR="00083912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12D3770C" w14:textId="77777777" w:rsidR="00083912" w:rsidRPr="00F21330" w:rsidRDefault="00874257" w:rsidP="00801858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786686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558ABD75" w14:textId="77777777" w:rsidR="00083912" w:rsidRDefault="00874257" w:rsidP="00801858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692144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235905402"/>
              <w:placeholder>
                <w:docPart w:val="CDB4C1846F6049F1AA11E7999B49D11B"/>
              </w:placeholder>
            </w:sdtPr>
            <w:sdtEndPr/>
            <w:sdtContent>
              <w:p w14:paraId="469310E3" w14:textId="77777777" w:rsidR="00083912" w:rsidRPr="00E95BD3" w:rsidRDefault="00083912" w:rsidP="00801858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083912" w:rsidRPr="00874257" w14:paraId="2B316C8D" w14:textId="77777777" w:rsidTr="00801858">
        <w:tc>
          <w:tcPr>
            <w:tcW w:w="3539" w:type="dxa"/>
          </w:tcPr>
          <w:p w14:paraId="5DAB08E0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05806354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296F3AD9" w14:textId="77777777" w:rsidR="00083912" w:rsidRPr="00E1741D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684942163"/>
                <w:placeholder>
                  <w:docPart w:val="A726A240B1364E7CA07D3610D0EBAC4C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083912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083912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083912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083912" w:rsidRPr="00874257" w14:paraId="534425BE" w14:textId="77777777" w:rsidTr="00801858">
        <w:tc>
          <w:tcPr>
            <w:tcW w:w="3539" w:type="dxa"/>
          </w:tcPr>
          <w:p w14:paraId="221E2F45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7B083FEE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068993D0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054001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66F839E6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19405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2: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anlassbezogene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5BD21441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2262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3: </w:t>
            </w:r>
            <w:r w:rsidR="00083912" w:rsidRPr="00E1741D">
              <w:rPr>
                <w:rFonts w:ascii="Arial" w:hAnsi="Arial" w:cs="Arial"/>
                <w:lang w:val="de-DE"/>
              </w:rPr>
              <w:t>Außenbesichtigung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255FEA71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078988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4: </w:t>
            </w:r>
            <w:r w:rsidR="00083912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083912">
              <w:rPr>
                <w:rFonts w:ascii="Arial" w:hAnsi="Arial" w:cs="Arial"/>
                <w:lang w:val="de-DE"/>
              </w:rPr>
              <w:t>-</w:t>
            </w:r>
            <w:r w:rsidR="00083912" w:rsidRPr="00E1741D">
              <w:rPr>
                <w:rFonts w:ascii="Arial" w:hAnsi="Arial" w:cs="Arial"/>
                <w:lang w:val="de-DE"/>
              </w:rPr>
              <w:t>nah</w:t>
            </w:r>
            <w:r w:rsidR="00083912">
              <w:rPr>
                <w:rFonts w:ascii="Arial" w:hAnsi="Arial" w:cs="Arial"/>
                <w:lang w:val="de-DE"/>
              </w:rPr>
              <w:t>men (inkl. (anteiliger) Moder</w:t>
            </w:r>
            <w:r w:rsidR="00083912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6BB1A8F2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463306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083912">
              <w:rPr>
                <w:rFonts w:ascii="Arial" w:hAnsi="Arial" w:cs="Arial"/>
                <w:lang w:val="de-DE"/>
              </w:rPr>
              <w:t>5</w:t>
            </w:r>
            <w:r w:rsidR="00083912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083912">
              <w:rPr>
                <w:rFonts w:ascii="Arial" w:hAnsi="Arial" w:cs="Arial"/>
                <w:lang w:val="de-DE"/>
              </w:rPr>
              <w:t xml:space="preserve"> / mit Baukosten</w:t>
            </w:r>
            <w:r w:rsidR="00083912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19AB3916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644325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6: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58B9CD7E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6153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7: </w:t>
            </w:r>
            <w:r w:rsidR="00083912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6B0D4612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070383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8: </w:t>
            </w:r>
            <w:r w:rsidR="00083912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7745FE92" w14:textId="77777777" w:rsidR="00083912" w:rsidRPr="009D55C7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29354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-2084826966"/>
                <w:placeholder>
                  <w:docPart w:val="4247AC0404D44767A4D2C9525DB53DC8"/>
                </w:placeholder>
                <w:showingPlcHdr/>
              </w:sdtPr>
              <w:sdtEndPr/>
              <w:sdtContent>
                <w:r w:rsidR="00083912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17294874" w14:textId="59EE32E8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2223C786" w14:textId="51AA1FF8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3A010C5B" w14:textId="52AFB519" w:rsidR="00083912" w:rsidRPr="00F21330" w:rsidRDefault="00083912" w:rsidP="00083912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6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083912" w:rsidRPr="00F21330" w14:paraId="65E34CAE" w14:textId="77777777" w:rsidTr="00801858">
        <w:tc>
          <w:tcPr>
            <w:tcW w:w="3539" w:type="dxa"/>
          </w:tcPr>
          <w:p w14:paraId="5543DD8B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2796F936" w14:textId="77777777" w:rsidR="00083912" w:rsidRPr="00F21330" w:rsidRDefault="00874257" w:rsidP="0080185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560134"/>
                <w:placeholder>
                  <w:docPart w:val="3D937A065D704BD39A1F84A0B359292A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083912" w:rsidRPr="00F21330" w14:paraId="7B8CDE21" w14:textId="77777777" w:rsidTr="00801858">
        <w:tc>
          <w:tcPr>
            <w:tcW w:w="3539" w:type="dxa"/>
          </w:tcPr>
          <w:p w14:paraId="5C0194AA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43B11559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1413194607"/>
                <w:placeholder>
                  <w:docPart w:val="6BF65C95DAA44F3AA7D3E807D4FAD208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083912" w:rsidRPr="00874257" w14:paraId="6AEBBC58" w14:textId="77777777" w:rsidTr="00801858">
        <w:tc>
          <w:tcPr>
            <w:tcW w:w="3539" w:type="dxa"/>
          </w:tcPr>
          <w:p w14:paraId="6632A048" w14:textId="77777777" w:rsidR="00083912" w:rsidRPr="00E1741D" w:rsidRDefault="00083912" w:rsidP="00801858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780308543"/>
              <w:placeholder>
                <w:docPart w:val="1E4D03BFBDA348D2BCD334ECF8D05F24"/>
              </w:placeholder>
            </w:sdtPr>
            <w:sdtEndPr/>
            <w:sdtContent>
              <w:p w14:paraId="3F3BD395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2607301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7530C468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681176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083912" w:rsidRPr="00874257" w14:paraId="03515275" w14:textId="77777777" w:rsidTr="00801858">
        <w:tc>
          <w:tcPr>
            <w:tcW w:w="3539" w:type="dxa"/>
          </w:tcPr>
          <w:p w14:paraId="70A571D4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160CC795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107933082"/>
                <w:placeholder>
                  <w:docPart w:val="E952D947761C417383850FD13735A021"/>
                </w:placeholder>
              </w:sdtPr>
              <w:sdtEndPr/>
              <w:sdtContent>
                <w:r w:rsidR="00083912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083912" w:rsidRPr="00F21330" w14:paraId="564DB91F" w14:textId="77777777" w:rsidTr="00801858">
        <w:trPr>
          <w:trHeight w:val="513"/>
        </w:trPr>
        <w:tc>
          <w:tcPr>
            <w:tcW w:w="3539" w:type="dxa"/>
          </w:tcPr>
          <w:p w14:paraId="61D5163D" w14:textId="77777777" w:rsidR="00083912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46C303CB" w14:textId="77777777" w:rsidR="00083912" w:rsidRPr="00F21330" w:rsidRDefault="00874257" w:rsidP="00801858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942594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4275673A" w14:textId="77777777" w:rsidR="00083912" w:rsidRDefault="00874257" w:rsidP="00801858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8874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-1588688763"/>
              <w:placeholder>
                <w:docPart w:val="94DD10E3148B49709D29B3EF8A296683"/>
              </w:placeholder>
            </w:sdtPr>
            <w:sdtEndPr/>
            <w:sdtContent>
              <w:p w14:paraId="2D05E5CD" w14:textId="77777777" w:rsidR="00083912" w:rsidRPr="00E95BD3" w:rsidRDefault="00083912" w:rsidP="00801858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083912" w:rsidRPr="00874257" w14:paraId="6BF668B2" w14:textId="77777777" w:rsidTr="00801858">
        <w:tc>
          <w:tcPr>
            <w:tcW w:w="3539" w:type="dxa"/>
          </w:tcPr>
          <w:p w14:paraId="7EC3B752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355CB58F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40ADF0A9" w14:textId="77777777" w:rsidR="00083912" w:rsidRPr="00E1741D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025163103"/>
                <w:placeholder>
                  <w:docPart w:val="ACCE09F6770E4635B98E068497F7BF74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083912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083912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083912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083912" w:rsidRPr="00874257" w14:paraId="3B6E0DEA" w14:textId="77777777" w:rsidTr="00801858">
        <w:tc>
          <w:tcPr>
            <w:tcW w:w="3539" w:type="dxa"/>
          </w:tcPr>
          <w:p w14:paraId="671B64AE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20F25655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0BE6BCAB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353103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2DE0B208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167529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2: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anlassbezogene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201AA271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273136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3: </w:t>
            </w:r>
            <w:r w:rsidR="00083912" w:rsidRPr="00E1741D">
              <w:rPr>
                <w:rFonts w:ascii="Arial" w:hAnsi="Arial" w:cs="Arial"/>
                <w:lang w:val="de-DE"/>
              </w:rPr>
              <w:t>Außenbesichtigung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38D6921B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442586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4: </w:t>
            </w:r>
            <w:r w:rsidR="00083912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083912">
              <w:rPr>
                <w:rFonts w:ascii="Arial" w:hAnsi="Arial" w:cs="Arial"/>
                <w:lang w:val="de-DE"/>
              </w:rPr>
              <w:t>-</w:t>
            </w:r>
            <w:r w:rsidR="00083912" w:rsidRPr="00E1741D">
              <w:rPr>
                <w:rFonts w:ascii="Arial" w:hAnsi="Arial" w:cs="Arial"/>
                <w:lang w:val="de-DE"/>
              </w:rPr>
              <w:t>nah</w:t>
            </w:r>
            <w:r w:rsidR="00083912">
              <w:rPr>
                <w:rFonts w:ascii="Arial" w:hAnsi="Arial" w:cs="Arial"/>
                <w:lang w:val="de-DE"/>
              </w:rPr>
              <w:t>men (inkl. (anteiliger) Moder</w:t>
            </w:r>
            <w:r w:rsidR="00083912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1AAFF379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5162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083912">
              <w:rPr>
                <w:rFonts w:ascii="Arial" w:hAnsi="Arial" w:cs="Arial"/>
                <w:lang w:val="de-DE"/>
              </w:rPr>
              <w:t>5</w:t>
            </w:r>
            <w:r w:rsidR="00083912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083912">
              <w:rPr>
                <w:rFonts w:ascii="Arial" w:hAnsi="Arial" w:cs="Arial"/>
                <w:lang w:val="de-DE"/>
              </w:rPr>
              <w:t xml:space="preserve"> / mit Baukosten</w:t>
            </w:r>
            <w:r w:rsidR="00083912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6B1C1E61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428940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6: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30C65CA3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91932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7: </w:t>
            </w:r>
            <w:r w:rsidR="00083912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44DC942F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331947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8: </w:t>
            </w:r>
            <w:r w:rsidR="00083912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5D2DA70A" w14:textId="77777777" w:rsidR="00083912" w:rsidRPr="009D55C7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175382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886848688"/>
                <w:placeholder>
                  <w:docPart w:val="9C683B3F71804431AA137776A1E49FC4"/>
                </w:placeholder>
                <w:showingPlcHdr/>
              </w:sdtPr>
              <w:sdtEndPr/>
              <w:sdtContent>
                <w:r w:rsidR="00083912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06994118" w14:textId="4062DA95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2B686E0E" w14:textId="6052E673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1E8BA64D" w14:textId="114CF22F" w:rsidR="00083912" w:rsidRPr="00F21330" w:rsidRDefault="00083912" w:rsidP="00083912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7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083912" w:rsidRPr="00F21330" w14:paraId="4C6D92F3" w14:textId="77777777" w:rsidTr="00801858">
        <w:tc>
          <w:tcPr>
            <w:tcW w:w="3539" w:type="dxa"/>
          </w:tcPr>
          <w:p w14:paraId="6E77969C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7CD9D92D" w14:textId="77777777" w:rsidR="00083912" w:rsidRPr="00F21330" w:rsidRDefault="00874257" w:rsidP="0080185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38175046"/>
                <w:placeholder>
                  <w:docPart w:val="90747B484C4443DAA7C1B5D4FF0CCEA7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083912" w:rsidRPr="00F21330" w14:paraId="7CB22D9F" w14:textId="77777777" w:rsidTr="00801858">
        <w:tc>
          <w:tcPr>
            <w:tcW w:w="3539" w:type="dxa"/>
          </w:tcPr>
          <w:p w14:paraId="22AB5B02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22CF1054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305465385"/>
                <w:placeholder>
                  <w:docPart w:val="CC051D3F262144ECBF05446B4F1AEF6E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083912" w:rsidRPr="00874257" w14:paraId="6D8D23E4" w14:textId="77777777" w:rsidTr="00801858">
        <w:tc>
          <w:tcPr>
            <w:tcW w:w="3539" w:type="dxa"/>
          </w:tcPr>
          <w:p w14:paraId="5A8D1510" w14:textId="77777777" w:rsidR="00083912" w:rsidRPr="00E1741D" w:rsidRDefault="00083912" w:rsidP="00801858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-785269827"/>
              <w:placeholder>
                <w:docPart w:val="39EF5D2CAAF5410E9FD57D97EDD7EF86"/>
              </w:placeholder>
            </w:sdtPr>
            <w:sdtEndPr/>
            <w:sdtContent>
              <w:p w14:paraId="716DDAA8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2144935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1E6A42B0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84740786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083912" w:rsidRPr="00874257" w14:paraId="103B0B3F" w14:textId="77777777" w:rsidTr="00801858">
        <w:tc>
          <w:tcPr>
            <w:tcW w:w="3539" w:type="dxa"/>
          </w:tcPr>
          <w:p w14:paraId="5AA6C661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4B156E73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256190294"/>
                <w:placeholder>
                  <w:docPart w:val="67E39F02AF2C4E51830247D9E49943E4"/>
                </w:placeholder>
              </w:sdtPr>
              <w:sdtEndPr/>
              <w:sdtContent>
                <w:r w:rsidR="00083912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083912" w:rsidRPr="00F21330" w14:paraId="59F26FBF" w14:textId="77777777" w:rsidTr="00801858">
        <w:trPr>
          <w:trHeight w:val="513"/>
        </w:trPr>
        <w:tc>
          <w:tcPr>
            <w:tcW w:w="3539" w:type="dxa"/>
          </w:tcPr>
          <w:p w14:paraId="442B1EB8" w14:textId="77777777" w:rsidR="00083912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4546407A" w14:textId="77777777" w:rsidR="00083912" w:rsidRPr="00F21330" w:rsidRDefault="00874257" w:rsidP="00801858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554127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332454AC" w14:textId="77777777" w:rsidR="00083912" w:rsidRDefault="00874257" w:rsidP="00801858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60794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-562718777"/>
              <w:placeholder>
                <w:docPart w:val="09FF82F07B8E4A91A475450DD8FFB60A"/>
              </w:placeholder>
            </w:sdtPr>
            <w:sdtEndPr/>
            <w:sdtContent>
              <w:p w14:paraId="13D127D9" w14:textId="77777777" w:rsidR="00083912" w:rsidRPr="00E95BD3" w:rsidRDefault="00083912" w:rsidP="00801858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083912" w:rsidRPr="00874257" w14:paraId="5AD7D272" w14:textId="77777777" w:rsidTr="00801858">
        <w:tc>
          <w:tcPr>
            <w:tcW w:w="3539" w:type="dxa"/>
          </w:tcPr>
          <w:p w14:paraId="44B5C9E7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0D0F82C1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2717E5CE" w14:textId="77777777" w:rsidR="00083912" w:rsidRPr="00E1741D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198819447"/>
                <w:placeholder>
                  <w:docPart w:val="C0CB8D061E694DD8ACD864963FA89626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083912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083912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083912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083912" w:rsidRPr="00874257" w14:paraId="0FE45EF9" w14:textId="77777777" w:rsidTr="00801858">
        <w:tc>
          <w:tcPr>
            <w:tcW w:w="3539" w:type="dxa"/>
          </w:tcPr>
          <w:p w14:paraId="24B14B9D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40AE849A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0221D520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329707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66F9E38C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569948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2: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anlassbezogene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1B9B512C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29062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3: </w:t>
            </w:r>
            <w:r w:rsidR="00083912" w:rsidRPr="00E1741D">
              <w:rPr>
                <w:rFonts w:ascii="Arial" w:hAnsi="Arial" w:cs="Arial"/>
                <w:lang w:val="de-DE"/>
              </w:rPr>
              <w:t>Außenbesichtigung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3085D143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14863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4: </w:t>
            </w:r>
            <w:r w:rsidR="00083912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083912">
              <w:rPr>
                <w:rFonts w:ascii="Arial" w:hAnsi="Arial" w:cs="Arial"/>
                <w:lang w:val="de-DE"/>
              </w:rPr>
              <w:t>-</w:t>
            </w:r>
            <w:r w:rsidR="00083912" w:rsidRPr="00E1741D">
              <w:rPr>
                <w:rFonts w:ascii="Arial" w:hAnsi="Arial" w:cs="Arial"/>
                <w:lang w:val="de-DE"/>
              </w:rPr>
              <w:t>nah</w:t>
            </w:r>
            <w:r w:rsidR="00083912">
              <w:rPr>
                <w:rFonts w:ascii="Arial" w:hAnsi="Arial" w:cs="Arial"/>
                <w:lang w:val="de-DE"/>
              </w:rPr>
              <w:t>men (inkl. (anteiliger) Moder</w:t>
            </w:r>
            <w:r w:rsidR="00083912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18B9CDBC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90075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083912">
              <w:rPr>
                <w:rFonts w:ascii="Arial" w:hAnsi="Arial" w:cs="Arial"/>
                <w:lang w:val="de-DE"/>
              </w:rPr>
              <w:t>5</w:t>
            </w:r>
            <w:r w:rsidR="00083912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083912">
              <w:rPr>
                <w:rFonts w:ascii="Arial" w:hAnsi="Arial" w:cs="Arial"/>
                <w:lang w:val="de-DE"/>
              </w:rPr>
              <w:t xml:space="preserve"> / mit Baukosten</w:t>
            </w:r>
            <w:r w:rsidR="00083912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2B166955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102071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6: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15D3B906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427004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7: </w:t>
            </w:r>
            <w:r w:rsidR="00083912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766DD82B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608343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8: </w:t>
            </w:r>
            <w:r w:rsidR="00083912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6F0AE447" w14:textId="77777777" w:rsidR="00083912" w:rsidRPr="009D55C7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24956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1381286376"/>
                <w:placeholder>
                  <w:docPart w:val="4D0C929E66BB42AC9BF430E3DB2A87E6"/>
                </w:placeholder>
                <w:showingPlcHdr/>
              </w:sdtPr>
              <w:sdtEndPr/>
              <w:sdtContent>
                <w:r w:rsidR="00083912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675FC209" w14:textId="5FA3C190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2845998A" w14:textId="11201003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6ECAEDBE" w14:textId="7909A9F6" w:rsidR="00083912" w:rsidRPr="00F21330" w:rsidRDefault="00083912" w:rsidP="00083912">
      <w:pPr>
        <w:pStyle w:val="rotext"/>
        <w:jc w:val="left"/>
        <w:rPr>
          <w:rFonts w:ascii="Arial" w:hAnsi="Arial"/>
          <w:szCs w:val="22"/>
        </w:rPr>
      </w:pPr>
      <w:r>
        <w:rPr>
          <w:rFonts w:ascii="Arial" w:hAnsi="Arial"/>
          <w:b/>
          <w:szCs w:val="22"/>
        </w:rPr>
        <w:lastRenderedPageBreak/>
        <w:t>Referenz 8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812"/>
      </w:tblGrid>
      <w:tr w:rsidR="00083912" w:rsidRPr="00F21330" w14:paraId="29A2D8E2" w14:textId="77777777" w:rsidTr="00801858">
        <w:tc>
          <w:tcPr>
            <w:tcW w:w="3539" w:type="dxa"/>
          </w:tcPr>
          <w:p w14:paraId="7A0F82CA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Name des Auftraggebers</w:t>
            </w:r>
          </w:p>
        </w:tc>
        <w:tc>
          <w:tcPr>
            <w:tcW w:w="5812" w:type="dxa"/>
          </w:tcPr>
          <w:p w14:paraId="40196775" w14:textId="77777777" w:rsidR="00083912" w:rsidRPr="00F21330" w:rsidRDefault="00874257" w:rsidP="00801858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12275212"/>
                <w:placeholder>
                  <w:docPart w:val="2153613F38FB4F73B255EC3ABCE25EE7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Name Auftraggeber</w:t>
                </w:r>
              </w:sdtContent>
            </w:sdt>
          </w:p>
        </w:tc>
      </w:tr>
      <w:tr w:rsidR="00083912" w:rsidRPr="00F21330" w14:paraId="32383D8C" w14:textId="77777777" w:rsidTr="00801858">
        <w:tc>
          <w:tcPr>
            <w:tcW w:w="3539" w:type="dxa"/>
          </w:tcPr>
          <w:p w14:paraId="676726B9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Kontaktangaben des Auftraggebers</w:t>
            </w:r>
            <w:r>
              <w:rPr>
                <w:rFonts w:ascii="Arial" w:hAnsi="Arial" w:cs="Arial"/>
                <w:b/>
                <w:lang w:val="de-DE"/>
              </w:rPr>
              <w:t xml:space="preserve"> </w:t>
            </w:r>
            <w:r w:rsidRPr="00F21330">
              <w:rPr>
                <w:rFonts w:ascii="Arial" w:hAnsi="Arial" w:cs="Arial"/>
                <w:lang w:val="de-DE"/>
              </w:rPr>
              <w:t>(Telefon oder E-Mail)</w:t>
            </w:r>
          </w:p>
        </w:tc>
        <w:tc>
          <w:tcPr>
            <w:tcW w:w="5812" w:type="dxa"/>
          </w:tcPr>
          <w:p w14:paraId="7B457220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2111319927"/>
                <w:placeholder>
                  <w:docPart w:val="B9CB8C59A80746608972589FF74BF0E7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>Kontaktangaben des Auftraggebers für evtl. Rückfragen</w:t>
                </w:r>
              </w:sdtContent>
            </w:sdt>
          </w:p>
        </w:tc>
      </w:tr>
      <w:tr w:rsidR="00083912" w:rsidRPr="00874257" w14:paraId="73AFD443" w14:textId="77777777" w:rsidTr="00801858">
        <w:tc>
          <w:tcPr>
            <w:tcW w:w="3539" w:type="dxa"/>
          </w:tcPr>
          <w:p w14:paraId="329DEA85" w14:textId="77777777" w:rsidR="00083912" w:rsidRPr="00E1741D" w:rsidRDefault="00083912" w:rsidP="00801858">
            <w:pPr>
              <w:rPr>
                <w:rFonts w:ascii="Arial" w:hAnsi="Arial" w:cs="Arial"/>
                <w:lang w:val="de-DE"/>
              </w:rPr>
            </w:pPr>
            <w:r w:rsidRPr="00E1741D">
              <w:rPr>
                <w:rFonts w:ascii="Arial" w:hAnsi="Arial" w:cs="Arial"/>
                <w:b/>
                <w:lang w:val="de-DE"/>
              </w:rPr>
              <w:t>Auftraggeber ist ein Unternehmen, dass</w:t>
            </w:r>
          </w:p>
        </w:tc>
        <w:tc>
          <w:tcPr>
            <w:tcW w:w="5812" w:type="dxa"/>
          </w:tcPr>
          <w:sdt>
            <w:sdtPr>
              <w:rPr>
                <w:rFonts w:ascii="Arial" w:hAnsi="Arial" w:cs="Arial"/>
              </w:rPr>
              <w:id w:val="847827444"/>
              <w:placeholder>
                <w:docPart w:val="E6DE7D54717C47ADAC704660D59FF5C3"/>
              </w:placeholder>
            </w:sdtPr>
            <w:sdtEndPr/>
            <w:sdtContent>
              <w:p w14:paraId="6F3AAECE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7233699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der BaFin unterstellt ist</w:t>
                </w:r>
              </w:p>
              <w:p w14:paraId="39510168" w14:textId="77777777" w:rsidR="00083912" w:rsidRPr="00E1741D" w:rsidRDefault="00874257" w:rsidP="00801858">
                <w:pPr>
                  <w:pStyle w:val="Listenabsatz"/>
                  <w:ind w:left="274"/>
                  <w:rPr>
                    <w:rFonts w:ascii="Arial" w:hAnsi="Arial" w:cs="Arial"/>
                    <w:lang w:val="de-DE"/>
                  </w:rPr>
                </w:pPr>
                <w:sdt>
                  <w:sdtPr>
                    <w:rPr>
                      <w:rFonts w:ascii="Arial" w:hAnsi="Arial" w:cs="Arial"/>
                      <w:lang w:val="de-DE"/>
                    </w:rPr>
                    <w:id w:val="-14456091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083912" w:rsidRPr="00E1741D">
                      <w:rPr>
                        <w:rFonts w:ascii="Segoe UI Symbol" w:eastAsia="MS Gothic" w:hAnsi="Segoe UI Symbol" w:cs="Segoe UI Symbol"/>
                        <w:lang w:val="de-DE"/>
                      </w:rPr>
                      <w:t>☐</w:t>
                    </w:r>
                  </w:sdtContent>
                </w:sdt>
                <w:r w:rsidR="00083912" w:rsidRPr="00E1741D">
                  <w:rPr>
                    <w:rFonts w:ascii="Arial" w:hAnsi="Arial" w:cs="Arial"/>
                    <w:lang w:val="de-DE"/>
                  </w:rPr>
                  <w:t xml:space="preserve">    nicht der BaFin unterstellt ist</w:t>
                </w:r>
              </w:p>
            </w:sdtContent>
          </w:sdt>
        </w:tc>
      </w:tr>
      <w:tr w:rsidR="00083912" w:rsidRPr="00874257" w14:paraId="5BED6763" w14:textId="77777777" w:rsidTr="00801858">
        <w:tc>
          <w:tcPr>
            <w:tcW w:w="3539" w:type="dxa"/>
          </w:tcPr>
          <w:p w14:paraId="3B6EF43E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F21330">
              <w:rPr>
                <w:rFonts w:ascii="Arial" w:hAnsi="Arial" w:cs="Arial"/>
                <w:b/>
                <w:lang w:val="de-DE"/>
              </w:rPr>
              <w:t>Durchführungszeitraum</w:t>
            </w:r>
          </w:p>
        </w:tc>
        <w:tc>
          <w:tcPr>
            <w:tcW w:w="5812" w:type="dxa"/>
          </w:tcPr>
          <w:p w14:paraId="2A9CC990" w14:textId="77777777" w:rsidR="00083912" w:rsidRPr="00F21330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808080" w:themeColor="background1" w:themeShade="80"/>
                </w:rPr>
                <w:id w:val="350774257"/>
                <w:placeholder>
                  <w:docPart w:val="C7613CE20F2045C2965A579B5D3DAB60"/>
                </w:placeholder>
              </w:sdtPr>
              <w:sdtEndPr/>
              <w:sdtContent>
                <w:r w:rsidR="00083912" w:rsidRPr="00874257">
                  <w:rPr>
                    <w:rFonts w:ascii="Arial" w:hAnsi="Arial" w:cs="Arial"/>
                    <w:color w:val="808080" w:themeColor="background1" w:themeShade="80"/>
                    <w:lang w:val="de-DE"/>
                  </w:rPr>
                  <w:t>TT.MM.JJJJ – TT.MM.JJJJ</w:t>
                </w:r>
              </w:sdtContent>
            </w:sdt>
          </w:p>
        </w:tc>
      </w:tr>
      <w:tr w:rsidR="00083912" w:rsidRPr="00F21330" w14:paraId="1D8B2BCD" w14:textId="77777777" w:rsidTr="00801858">
        <w:trPr>
          <w:trHeight w:val="513"/>
        </w:trPr>
        <w:tc>
          <w:tcPr>
            <w:tcW w:w="3539" w:type="dxa"/>
          </w:tcPr>
          <w:p w14:paraId="3DA42525" w14:textId="77777777" w:rsidR="00083912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 xml:space="preserve">Objektstandort </w:t>
            </w:r>
          </w:p>
        </w:tc>
        <w:tc>
          <w:tcPr>
            <w:tcW w:w="5812" w:type="dxa"/>
          </w:tcPr>
          <w:p w14:paraId="5D31D0A9" w14:textId="77777777" w:rsidR="00083912" w:rsidRPr="00F21330" w:rsidRDefault="00874257" w:rsidP="00801858">
            <w:pPr>
              <w:pStyle w:val="Listenabsatz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2135365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Deutschland</w:t>
            </w:r>
          </w:p>
          <w:p w14:paraId="5B1EC387" w14:textId="77777777" w:rsidR="00083912" w:rsidRDefault="00874257" w:rsidP="00801858">
            <w:pPr>
              <w:pStyle w:val="Listenabsatz"/>
              <w:spacing w:after="0"/>
              <w:ind w:left="274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69782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außerhalb Deutschland und zwar:</w:t>
            </w:r>
          </w:p>
          <w:sdt>
            <w:sdtPr>
              <w:rPr>
                <w:rFonts w:ascii="Arial" w:hAnsi="Arial" w:cs="Arial"/>
                <w:lang w:val="de-DE"/>
              </w:rPr>
              <w:id w:val="1979261093"/>
              <w:placeholder>
                <w:docPart w:val="3D904E3CCFDE457592BDBA0C99C729BD"/>
              </w:placeholder>
            </w:sdtPr>
            <w:sdtEndPr/>
            <w:sdtContent>
              <w:p w14:paraId="463FED9B" w14:textId="77777777" w:rsidR="00083912" w:rsidRPr="00E95BD3" w:rsidRDefault="00083912" w:rsidP="00801858">
                <w:pPr>
                  <w:spacing w:after="0"/>
                  <w:ind w:left="609"/>
                  <w:rPr>
                    <w:rFonts w:ascii="Arial" w:hAnsi="Arial" w:cs="Arial"/>
                    <w:lang w:val="de-DE"/>
                  </w:rPr>
                </w:pPr>
                <w:r w:rsidRPr="00980C91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 xml:space="preserve">Benennung </w:t>
                </w:r>
                <w:r w:rsidRPr="00E95BD3">
                  <w:rPr>
                    <w:rFonts w:ascii="Arial" w:hAnsi="Arial" w:cs="Arial"/>
                    <w:color w:val="555555" w:themeColor="accent6" w:themeShade="80"/>
                    <w:lang w:val="de-DE"/>
                  </w:rPr>
                  <w:t>Land</w:t>
                </w:r>
              </w:p>
            </w:sdtContent>
          </w:sdt>
        </w:tc>
      </w:tr>
      <w:tr w:rsidR="00083912" w:rsidRPr="00874257" w14:paraId="0E923007" w14:textId="77777777" w:rsidTr="00801858">
        <w:tc>
          <w:tcPr>
            <w:tcW w:w="3539" w:type="dxa"/>
          </w:tcPr>
          <w:p w14:paraId="7F1C1ECD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Aufgaben</w:t>
            </w:r>
            <w:r w:rsidRPr="00F21330">
              <w:rPr>
                <w:rFonts w:ascii="Arial" w:hAnsi="Arial" w:cs="Arial"/>
                <w:b/>
                <w:lang w:val="de-DE"/>
              </w:rPr>
              <w:t>inhalt und -umfang</w:t>
            </w:r>
          </w:p>
          <w:p w14:paraId="74D69BAD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 der Kurzbeschreibung muss hervorgehen, dass die, in der nächsten Zeile ausgewählten, Leistungsinhalte tatsächlich Bestandteil waren/sind.</w:t>
            </w:r>
          </w:p>
        </w:tc>
        <w:tc>
          <w:tcPr>
            <w:tcW w:w="5812" w:type="dxa"/>
          </w:tcPr>
          <w:p w14:paraId="681F29C4" w14:textId="77777777" w:rsidR="00083912" w:rsidRPr="00E1741D" w:rsidRDefault="00874257" w:rsidP="00801858">
            <w:pPr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</w:rPr>
                <w:id w:val="-1377242703"/>
                <w:placeholder>
                  <w:docPart w:val="B32BE41106354FBE99B783822E25033E"/>
                </w:placeholder>
                <w:showingPlcHdr/>
              </w:sdtPr>
              <w:sdtEndPr/>
              <w:sdtContent>
                <w:r w:rsidR="00083912" w:rsidRPr="008032B0">
                  <w:rPr>
                    <w:rStyle w:val="Platzhaltertext"/>
                    <w:rFonts w:ascii="Arial" w:hAnsi="Arial" w:cs="Arial"/>
                  </w:rPr>
                  <w:t xml:space="preserve">Beschreibung der </w:t>
                </w:r>
                <w:r w:rsidR="00083912">
                  <w:rPr>
                    <w:rStyle w:val="Platzhaltertext"/>
                    <w:rFonts w:ascii="Arial" w:hAnsi="Arial" w:cs="Arial"/>
                  </w:rPr>
                  <w:t xml:space="preserve">Inhalte </w:t>
                </w:r>
                <w:r w:rsidR="00083912" w:rsidRPr="008032B0">
                  <w:rPr>
                    <w:rStyle w:val="Platzhaltertext"/>
                    <w:rFonts w:ascii="Arial" w:hAnsi="Arial" w:cs="Arial"/>
                  </w:rPr>
                  <w:t>de</w:t>
                </w:r>
                <w:r w:rsidR="00083912">
                  <w:rPr>
                    <w:rStyle w:val="Platzhaltertext"/>
                    <w:rFonts w:ascii="Arial" w:hAnsi="Arial" w:cs="Arial"/>
                  </w:rPr>
                  <w:t>r Referenz</w:t>
                </w:r>
              </w:sdtContent>
            </w:sdt>
          </w:p>
        </w:tc>
      </w:tr>
      <w:tr w:rsidR="00083912" w:rsidRPr="00874257" w14:paraId="7D6E37AA" w14:textId="77777777" w:rsidTr="00801858">
        <w:tc>
          <w:tcPr>
            <w:tcW w:w="3539" w:type="dxa"/>
          </w:tcPr>
          <w:p w14:paraId="19493EA2" w14:textId="77777777" w:rsidR="00083912" w:rsidRPr="00F21330" w:rsidRDefault="00083912" w:rsidP="00801858">
            <w:pPr>
              <w:rPr>
                <w:rFonts w:ascii="Arial" w:hAnsi="Arial" w:cs="Arial"/>
                <w:b/>
                <w:lang w:val="de-DE"/>
              </w:rPr>
            </w:pPr>
            <w:r>
              <w:rPr>
                <w:rFonts w:ascii="Arial" w:hAnsi="Arial" w:cs="Arial"/>
                <w:b/>
                <w:lang w:val="de-DE"/>
              </w:rPr>
              <w:t>Leistungsinhalte</w:t>
            </w:r>
          </w:p>
          <w:p w14:paraId="29F48845" w14:textId="77777777" w:rsidR="00083912" w:rsidRPr="00F21330" w:rsidRDefault="00083912" w:rsidP="00801858">
            <w:pPr>
              <w:rPr>
                <w:rFonts w:ascii="Arial" w:hAnsi="Arial" w:cs="Arial"/>
                <w:lang w:val="de-DE"/>
              </w:rPr>
            </w:pPr>
            <w:r w:rsidRPr="00BF2793">
              <w:rPr>
                <w:rFonts w:ascii="Arial" w:hAnsi="Arial" w:cs="Arial"/>
                <w:sz w:val="20"/>
                <w:lang w:val="de-DE"/>
              </w:rPr>
              <w:t xml:space="preserve">Bitte kreuzen Sie an, welche der folgenden </w:t>
            </w:r>
            <w:r>
              <w:rPr>
                <w:rFonts w:ascii="Arial" w:hAnsi="Arial" w:cs="Arial"/>
                <w:sz w:val="20"/>
                <w:lang w:val="de-DE"/>
              </w:rPr>
              <w:t>Leistungen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erbracht</w:t>
            </w:r>
            <w:r w:rsidRPr="00BF2793">
              <w:rPr>
                <w:rFonts w:ascii="Arial" w:hAnsi="Arial" w:cs="Arial"/>
                <w:sz w:val="20"/>
                <w:lang w:val="de-DE"/>
              </w:rPr>
              <w:t xml:space="preserve"> wurden:</w:t>
            </w:r>
          </w:p>
        </w:tc>
        <w:tc>
          <w:tcPr>
            <w:tcW w:w="5812" w:type="dxa"/>
          </w:tcPr>
          <w:p w14:paraId="251C9A7B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957362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Modul 1: turnusmäßige/ stichprobenartige Besichtigung mit Bauzustands-Dokumentation</w:t>
            </w:r>
          </w:p>
          <w:p w14:paraId="555F2B3C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55345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2: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anlassbezogene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Besichtigung mit Bauschadens-Dokumentation</w:t>
            </w:r>
          </w:p>
          <w:p w14:paraId="3F0A92BC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033488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3: </w:t>
            </w:r>
            <w:r w:rsidR="00083912" w:rsidRPr="00E1741D">
              <w:rPr>
                <w:rFonts w:ascii="Arial" w:hAnsi="Arial" w:cs="Arial"/>
                <w:lang w:val="de-DE"/>
              </w:rPr>
              <w:t>Außenbesichtigung</w:t>
            </w:r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Bauvorhaben</w:t>
            </w:r>
          </w:p>
          <w:p w14:paraId="13AC0C64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63013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4: </w:t>
            </w:r>
            <w:r w:rsidR="00083912" w:rsidRPr="00E1741D">
              <w:rPr>
                <w:rFonts w:ascii="Arial" w:hAnsi="Arial" w:cs="Arial"/>
                <w:lang w:val="de-DE"/>
              </w:rPr>
              <w:t>Stellungnahme "bauliche Änderungen" zu Abgrenzung Modernisierungs-/Instandsetzungsmaß</w:t>
            </w:r>
            <w:r w:rsidR="00083912">
              <w:rPr>
                <w:rFonts w:ascii="Arial" w:hAnsi="Arial" w:cs="Arial"/>
                <w:lang w:val="de-DE"/>
              </w:rPr>
              <w:t>-</w:t>
            </w:r>
            <w:r w:rsidR="00083912" w:rsidRPr="00E1741D">
              <w:rPr>
                <w:rFonts w:ascii="Arial" w:hAnsi="Arial" w:cs="Arial"/>
                <w:lang w:val="de-DE"/>
              </w:rPr>
              <w:t>nah</w:t>
            </w:r>
            <w:r w:rsidR="00083912">
              <w:rPr>
                <w:rFonts w:ascii="Arial" w:hAnsi="Arial" w:cs="Arial"/>
                <w:lang w:val="de-DE"/>
              </w:rPr>
              <w:t>men (inkl. (anteiliger) Moder</w:t>
            </w:r>
            <w:r w:rsidR="00083912" w:rsidRPr="00E1741D">
              <w:rPr>
                <w:rFonts w:ascii="Arial" w:hAnsi="Arial" w:cs="Arial"/>
                <w:lang w:val="de-DE"/>
              </w:rPr>
              <w:t>nisierungskosten)</w:t>
            </w:r>
          </w:p>
          <w:p w14:paraId="4A6426DA" w14:textId="77777777" w:rsidR="00083912" w:rsidRPr="008E3C64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653347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Modul </w:t>
            </w:r>
            <w:r w:rsidR="00083912">
              <w:rPr>
                <w:rFonts w:ascii="Arial" w:hAnsi="Arial" w:cs="Arial"/>
                <w:lang w:val="de-DE"/>
              </w:rPr>
              <w:t>5</w:t>
            </w:r>
            <w:r w:rsidR="00083912" w:rsidRPr="00E1741D">
              <w:rPr>
                <w:rFonts w:ascii="Arial" w:hAnsi="Arial" w:cs="Arial"/>
                <w:lang w:val="de-DE"/>
              </w:rPr>
              <w:t>: Flächen- und/oder Plätze-Plausibilisierung</w:t>
            </w:r>
            <w:r w:rsidR="00083912">
              <w:rPr>
                <w:rFonts w:ascii="Arial" w:hAnsi="Arial" w:cs="Arial"/>
                <w:lang w:val="de-DE"/>
              </w:rPr>
              <w:t xml:space="preserve"> / mit Baukosten</w:t>
            </w:r>
            <w:r w:rsidR="00083912" w:rsidRPr="00E1741D">
              <w:rPr>
                <w:rFonts w:ascii="Arial" w:hAnsi="Arial" w:cs="Arial"/>
                <w:lang w:val="de-DE"/>
              </w:rPr>
              <w:t>plausibilisierung</w:t>
            </w:r>
          </w:p>
          <w:p w14:paraId="7F3360D1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2087600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6:</w:t>
            </w:r>
            <w:r w:rsidR="00083912" w:rsidRPr="008E3C64">
              <w:rPr>
                <w:rFonts w:ascii="Arial" w:hAnsi="Arial" w:cs="Arial"/>
                <w:lang w:val="de-DE"/>
              </w:rPr>
              <w:t xml:space="preserve"> </w:t>
            </w:r>
            <w:r w:rsidR="00083912" w:rsidRPr="00E1741D">
              <w:rPr>
                <w:rFonts w:ascii="Arial" w:hAnsi="Arial" w:cs="Arial"/>
                <w:lang w:val="de-DE"/>
              </w:rPr>
              <w:t>Einschätzung zu bautechnischen state of the art versus Standard</w:t>
            </w:r>
          </w:p>
          <w:p w14:paraId="71163A25" w14:textId="77777777" w:rsidR="00083912" w:rsidRPr="00F21330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703096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7: </w:t>
            </w:r>
            <w:r w:rsidR="00083912" w:rsidRPr="00E1741D">
              <w:rPr>
                <w:rFonts w:ascii="Arial" w:hAnsi="Arial" w:cs="Arial"/>
                <w:lang w:val="de-DE"/>
              </w:rPr>
              <w:t>Bautechn</w:t>
            </w:r>
            <w:r w:rsidR="00083912">
              <w:rPr>
                <w:rFonts w:ascii="Arial" w:hAnsi="Arial" w:cs="Arial"/>
                <w:lang w:val="de-DE"/>
              </w:rPr>
              <w:t>ische</w:t>
            </w:r>
            <w:r w:rsidR="00083912" w:rsidRPr="00E1741D">
              <w:rPr>
                <w:rFonts w:ascii="Arial" w:hAnsi="Arial" w:cs="Arial"/>
                <w:lang w:val="de-DE"/>
              </w:rPr>
              <w:t xml:space="preserve"> Beratung und schriftl. Fixierung bei neuen (und / oder geänderten) Förderprogrammen</w:t>
            </w:r>
          </w:p>
          <w:p w14:paraId="7CC17FF8" w14:textId="77777777" w:rsidR="00083912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1363018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Modul 8: </w:t>
            </w:r>
            <w:r w:rsidR="00083912" w:rsidRPr="00E1741D">
              <w:rPr>
                <w:rFonts w:ascii="Arial" w:hAnsi="Arial" w:cs="Arial"/>
                <w:lang w:val="de-DE"/>
              </w:rPr>
              <w:t>Bautechnische Beratungsleistung</w:t>
            </w:r>
          </w:p>
          <w:p w14:paraId="265747E7" w14:textId="77777777" w:rsidR="00083912" w:rsidRPr="009D55C7" w:rsidRDefault="00874257" w:rsidP="00801858">
            <w:pPr>
              <w:pStyle w:val="Listenabsatz"/>
              <w:ind w:left="559" w:hanging="285"/>
              <w:jc w:val="left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lang w:val="de-DE"/>
                </w:rPr>
                <w:id w:val="-13780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3912" w:rsidRPr="00F21330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083912">
              <w:rPr>
                <w:rFonts w:ascii="Arial" w:hAnsi="Arial" w:cs="Arial"/>
                <w:lang w:val="de-DE"/>
              </w:rPr>
              <w:t xml:space="preserve"> andere, und zwar: </w:t>
            </w:r>
            <w:sdt>
              <w:sdtPr>
                <w:rPr>
                  <w:rFonts w:ascii="Arial" w:hAnsi="Arial" w:cs="Arial"/>
                  <w:lang w:val="de-DE"/>
                </w:rPr>
                <w:id w:val="1381824995"/>
                <w:placeholder>
                  <w:docPart w:val="4017E67CC00044E791079ACB5F50E62E"/>
                </w:placeholder>
                <w:showingPlcHdr/>
              </w:sdtPr>
              <w:sdtEndPr/>
              <w:sdtContent>
                <w:r w:rsidR="00083912" w:rsidRPr="00874257">
                  <w:rPr>
                    <w:rStyle w:val="Platzhaltertext"/>
                    <w:rFonts w:ascii="Arial" w:hAnsi="Arial" w:cs="Arial"/>
                    <w:lang w:val="de-DE"/>
                  </w:rPr>
                  <w:t>Bezeichnung der weiteren Leistungen</w:t>
                </w:r>
              </w:sdtContent>
            </w:sdt>
          </w:p>
        </w:tc>
      </w:tr>
    </w:tbl>
    <w:p w14:paraId="16130481" w14:textId="72A0924A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15192163" w14:textId="77777777" w:rsidR="00083912" w:rsidRDefault="00083912">
      <w:pPr>
        <w:spacing w:after="0" w:line="240" w:lineRule="auto"/>
        <w:rPr>
          <w:rFonts w:ascii="Arial" w:hAnsi="Arial" w:cs="Arial"/>
          <w:lang w:val="de-DE"/>
        </w:rPr>
      </w:pPr>
    </w:p>
    <w:p w14:paraId="0228028A" w14:textId="59846F5F" w:rsidR="008032B0" w:rsidRPr="00874257" w:rsidRDefault="00874257" w:rsidP="008032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textAlignment w:val="baseline"/>
        <w:rPr>
          <w:rFonts w:ascii="Arial" w:eastAsia="Calibri" w:hAnsi="Arial" w:cs="Arial"/>
          <w:szCs w:val="20"/>
          <w:lang w:val="de-DE"/>
        </w:rPr>
      </w:pPr>
      <w:sdt>
        <w:sdtPr>
          <w:rPr>
            <w:rFonts w:ascii="Arial" w:eastAsia="Calibri" w:hAnsi="Arial" w:cs="Arial"/>
            <w:szCs w:val="20"/>
          </w:rPr>
          <w:id w:val="1006711866"/>
          <w:placeholder>
            <w:docPart w:val="1A5E3E5D0D9947C88858E0BCB72B8C06"/>
          </w:placeholder>
          <w:showingPlcHdr/>
          <w:text/>
        </w:sdtPr>
        <w:sdtEndPr/>
        <w:sdtContent>
          <w:r w:rsidR="008032B0" w:rsidRPr="006650C7">
            <w:rPr>
              <w:rStyle w:val="Platzhaltertext"/>
              <w:rFonts w:ascii="Arial" w:hAnsi="Arial" w:cs="Arial"/>
              <w:szCs w:val="20"/>
            </w:rPr>
            <w:t>Klicken Sie hier, um Text einzugeben.</w:t>
          </w:r>
        </w:sdtContent>
      </w:sdt>
      <w:r w:rsidR="008032B0" w:rsidRPr="00874257">
        <w:rPr>
          <w:rFonts w:ascii="Arial" w:eastAsia="Calibri" w:hAnsi="Arial" w:cs="Arial"/>
          <w:szCs w:val="20"/>
          <w:lang w:val="de-DE"/>
        </w:rPr>
        <w:tab/>
      </w:r>
      <w:sdt>
        <w:sdtPr>
          <w:rPr>
            <w:rFonts w:ascii="Arial" w:eastAsia="Calibri" w:hAnsi="Arial" w:cs="Arial"/>
            <w:szCs w:val="20"/>
          </w:rPr>
          <w:id w:val="-1749412635"/>
          <w:placeholder>
            <w:docPart w:val="DCE37DEF4DFA4E00989AC3EE358ECD11"/>
          </w:placeholder>
          <w:showingPlcHdr/>
          <w:text/>
        </w:sdtPr>
        <w:sdtEndPr/>
        <w:sdtContent>
          <w:r w:rsidR="008032B0" w:rsidRPr="00874257">
            <w:rPr>
              <w:rStyle w:val="Platzhaltertext"/>
              <w:rFonts w:ascii="Arial" w:hAnsi="Arial" w:cs="Arial"/>
              <w:szCs w:val="20"/>
              <w:lang w:val="de-DE"/>
            </w:rPr>
            <w:t>Klicken Sie hier, um Text einzugeben.</w:t>
          </w:r>
        </w:sdtContent>
      </w:sdt>
    </w:p>
    <w:p w14:paraId="53F61F6E" w14:textId="25E1679A" w:rsidR="008032B0" w:rsidRPr="00874257" w:rsidRDefault="008032B0" w:rsidP="00023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ind w:left="4253" w:hanging="4253"/>
        <w:textAlignment w:val="baseline"/>
        <w:rPr>
          <w:rFonts w:ascii="Arial" w:eastAsia="Calibri" w:hAnsi="Arial" w:cs="Arial"/>
          <w:sz w:val="20"/>
          <w:szCs w:val="18"/>
          <w:lang w:val="de-DE"/>
        </w:rPr>
      </w:pPr>
      <w:r w:rsidRPr="00874257">
        <w:rPr>
          <w:rFonts w:ascii="Arial" w:eastAsia="Calibri" w:hAnsi="Arial" w:cs="Arial"/>
          <w:sz w:val="20"/>
          <w:szCs w:val="18"/>
          <w:lang w:val="de-DE"/>
        </w:rPr>
        <w:t>(Ort, Datum)</w:t>
      </w:r>
      <w:r w:rsidRPr="00874257">
        <w:rPr>
          <w:rFonts w:ascii="Arial" w:eastAsia="Calibri" w:hAnsi="Arial" w:cs="Arial"/>
          <w:sz w:val="20"/>
          <w:szCs w:val="18"/>
          <w:lang w:val="de-DE"/>
        </w:rPr>
        <w:tab/>
        <w:t xml:space="preserve">(Firmenname, Vor- und Nachname </w:t>
      </w:r>
      <w:r w:rsidRPr="00874257">
        <w:rPr>
          <w:rFonts w:ascii="Arial" w:eastAsia="Calibri" w:hAnsi="Arial" w:cs="Arial"/>
          <w:sz w:val="20"/>
          <w:szCs w:val="18"/>
          <w:lang w:val="de-DE"/>
        </w:rPr>
        <w:br/>
        <w:t>der zeichnenden Person)</w:t>
      </w:r>
    </w:p>
    <w:sectPr w:rsidR="008032B0" w:rsidRPr="00874257" w:rsidSect="0066733E">
      <w:headerReference w:type="default" r:id="rId7"/>
      <w:footerReference w:type="default" r:id="rId8"/>
      <w:pgSz w:w="11906" w:h="16838" w:code="9"/>
      <w:pgMar w:top="2552" w:right="964" w:bottom="1134" w:left="1418" w:header="765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C804" w14:textId="77777777" w:rsidR="000C4039" w:rsidRDefault="000C4039">
      <w:r>
        <w:separator/>
      </w:r>
    </w:p>
  </w:endnote>
  <w:endnote w:type="continuationSeparator" w:id="0">
    <w:p w14:paraId="356ECC55" w14:textId="77777777" w:rsidR="000C4039" w:rsidRDefault="000C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lior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FC841" w14:textId="56B2A977" w:rsidR="00217949" w:rsidRPr="00217949" w:rsidRDefault="00217949" w:rsidP="00217949">
    <w:pPr>
      <w:pStyle w:val="Fuzeile"/>
      <w:spacing w:after="0" w:line="240" w:lineRule="auto"/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</w:pPr>
    <w:r w:rsidRPr="00217949"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>EU-Ausschreibung 2026-</w:t>
    </w:r>
    <w:r w:rsidR="008A0302"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>244</w:t>
    </w:r>
    <w:r w:rsidRPr="00217949"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 xml:space="preserve">: </w:t>
    </w:r>
    <w:r w:rsidR="008A0302"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>Bautechnische Stellungnahmen</w:t>
    </w:r>
  </w:p>
  <w:p w14:paraId="11E1D0F5" w14:textId="74B76B73" w:rsidR="00EB121D" w:rsidRPr="00874257" w:rsidRDefault="00217949" w:rsidP="00217949">
    <w:pPr>
      <w:pStyle w:val="Fuzeile"/>
      <w:spacing w:after="0" w:line="240" w:lineRule="auto"/>
      <w:rPr>
        <w:lang w:val="de-DE"/>
      </w:rPr>
    </w:pPr>
    <w:r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>Anlage 07</w:t>
    </w:r>
    <w:r w:rsidRPr="00217949"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 xml:space="preserve"> Eigenerklärung </w:t>
    </w:r>
    <w:r>
      <w:rPr>
        <w:rFonts w:ascii="Arial" w:eastAsia="Times New Roman" w:hAnsi="Arial" w:cs="Times New Roman"/>
        <w:snapToGrid w:val="0"/>
        <w:sz w:val="16"/>
        <w:szCs w:val="16"/>
        <w:lang w:val="de-DE" w:eastAsia="de-DE" w:bidi="ar-SA"/>
      </w:rPr>
      <w:t>zu Referenzen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16DE8" w14:textId="77777777" w:rsidR="000C4039" w:rsidRDefault="000C4039">
      <w:r>
        <w:separator/>
      </w:r>
    </w:p>
  </w:footnote>
  <w:footnote w:type="continuationSeparator" w:id="0">
    <w:p w14:paraId="27F4F16B" w14:textId="77777777" w:rsidR="000C4039" w:rsidRDefault="000C4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FF7A4" w14:textId="77777777" w:rsidR="00874FD3" w:rsidRDefault="00BC1143">
    <w:pPr>
      <w:pStyle w:val="Kopfzeile"/>
    </w:pPr>
    <w:r>
      <w:rPr>
        <w:noProof/>
        <w:lang w:val="de-DE" w:eastAsia="de-DE" w:bidi="ar-SA"/>
      </w:rPr>
      <w:drawing>
        <wp:anchor distT="0" distB="0" distL="114300" distR="114300" simplePos="0" relativeHeight="251657728" behindDoc="0" locked="0" layoutInCell="1" allowOverlap="0" wp14:anchorId="7511B059" wp14:editId="42A74D0E">
          <wp:simplePos x="0" y="0"/>
          <wp:positionH relativeFrom="page">
            <wp:posOffset>5184775</wp:posOffset>
          </wp:positionH>
          <wp:positionV relativeFrom="page">
            <wp:posOffset>540385</wp:posOffset>
          </wp:positionV>
          <wp:extent cx="1814400" cy="486000"/>
          <wp:effectExtent l="0" t="0" r="0" b="9525"/>
          <wp:wrapNone/>
          <wp:docPr id="1" name="Bild 1" descr="logo_IBB_PC_RGB_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IBB_PC_RGB_pri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400" cy="486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5BDC"/>
    <w:multiLevelType w:val="hybridMultilevel"/>
    <w:tmpl w:val="B27AA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95145"/>
    <w:multiLevelType w:val="hybridMultilevel"/>
    <w:tmpl w:val="1BFCE326"/>
    <w:lvl w:ilvl="0" w:tplc="51D6F516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1B27B7"/>
    <w:multiLevelType w:val="hybridMultilevel"/>
    <w:tmpl w:val="A476F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4015"/>
    <w:multiLevelType w:val="hybridMultilevel"/>
    <w:tmpl w:val="6C9E6F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93141"/>
    <w:multiLevelType w:val="multilevel"/>
    <w:tmpl w:val="11CAAE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194F105A"/>
    <w:multiLevelType w:val="hybridMultilevel"/>
    <w:tmpl w:val="1EEA7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E7C41"/>
    <w:multiLevelType w:val="hybridMultilevel"/>
    <w:tmpl w:val="55E8014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F47E6A"/>
    <w:multiLevelType w:val="hybridMultilevel"/>
    <w:tmpl w:val="4A2CFB28"/>
    <w:lvl w:ilvl="0" w:tplc="3762FC36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07FD7"/>
    <w:multiLevelType w:val="hybridMultilevel"/>
    <w:tmpl w:val="217ACBD8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3777074A"/>
    <w:multiLevelType w:val="hybridMultilevel"/>
    <w:tmpl w:val="B7885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86B42"/>
    <w:multiLevelType w:val="hybridMultilevel"/>
    <w:tmpl w:val="CA76B8DE"/>
    <w:lvl w:ilvl="0" w:tplc="8BBC41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C2886"/>
    <w:multiLevelType w:val="hybridMultilevel"/>
    <w:tmpl w:val="BD3AD4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E2D81"/>
    <w:multiLevelType w:val="hybridMultilevel"/>
    <w:tmpl w:val="ED382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F111C"/>
    <w:multiLevelType w:val="multilevel"/>
    <w:tmpl w:val="DB08600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8493677"/>
    <w:multiLevelType w:val="hybridMultilevel"/>
    <w:tmpl w:val="4434DF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1259F"/>
    <w:multiLevelType w:val="hybridMultilevel"/>
    <w:tmpl w:val="E2B8597E"/>
    <w:lvl w:ilvl="0" w:tplc="EA6E2F4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40D20"/>
    <w:multiLevelType w:val="hybridMultilevel"/>
    <w:tmpl w:val="7BBA0D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C728F"/>
    <w:multiLevelType w:val="hybridMultilevel"/>
    <w:tmpl w:val="EE0E2064"/>
    <w:lvl w:ilvl="0" w:tplc="F48E838A">
      <w:numFmt w:val="bullet"/>
      <w:lvlText w:val=""/>
      <w:lvlJc w:val="left"/>
      <w:pPr>
        <w:ind w:left="1065" w:hanging="705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BC272A"/>
    <w:multiLevelType w:val="hybridMultilevel"/>
    <w:tmpl w:val="4162D180"/>
    <w:lvl w:ilvl="0" w:tplc="FC1AF59E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61791"/>
    <w:multiLevelType w:val="hybridMultilevel"/>
    <w:tmpl w:val="8AB237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65A2F"/>
    <w:multiLevelType w:val="hybridMultilevel"/>
    <w:tmpl w:val="181E902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852498600">
    <w:abstractNumId w:val="13"/>
  </w:num>
  <w:num w:numId="2" w16cid:durableId="1126049934">
    <w:abstractNumId w:val="4"/>
  </w:num>
  <w:num w:numId="3" w16cid:durableId="1095370847">
    <w:abstractNumId w:val="20"/>
  </w:num>
  <w:num w:numId="4" w16cid:durableId="970985622">
    <w:abstractNumId w:val="12"/>
  </w:num>
  <w:num w:numId="5" w16cid:durableId="1347710402">
    <w:abstractNumId w:val="2"/>
  </w:num>
  <w:num w:numId="6" w16cid:durableId="310597657">
    <w:abstractNumId w:val="17"/>
  </w:num>
  <w:num w:numId="7" w16cid:durableId="1962220720">
    <w:abstractNumId w:val="0"/>
  </w:num>
  <w:num w:numId="8" w16cid:durableId="1486971867">
    <w:abstractNumId w:val="7"/>
  </w:num>
  <w:num w:numId="9" w16cid:durableId="254484679">
    <w:abstractNumId w:val="9"/>
  </w:num>
  <w:num w:numId="10" w16cid:durableId="1142305872">
    <w:abstractNumId w:val="8"/>
  </w:num>
  <w:num w:numId="11" w16cid:durableId="1588422015">
    <w:abstractNumId w:val="14"/>
  </w:num>
  <w:num w:numId="12" w16cid:durableId="1253971423">
    <w:abstractNumId w:val="5"/>
  </w:num>
  <w:num w:numId="13" w16cid:durableId="650017877">
    <w:abstractNumId w:val="15"/>
  </w:num>
  <w:num w:numId="14" w16cid:durableId="2042197413">
    <w:abstractNumId w:val="16"/>
  </w:num>
  <w:num w:numId="15" w16cid:durableId="1000540769">
    <w:abstractNumId w:val="6"/>
  </w:num>
  <w:num w:numId="16" w16cid:durableId="295726361">
    <w:abstractNumId w:val="3"/>
  </w:num>
  <w:num w:numId="17" w16cid:durableId="547305912">
    <w:abstractNumId w:val="19"/>
  </w:num>
  <w:num w:numId="18" w16cid:durableId="1825392383">
    <w:abstractNumId w:val="18"/>
  </w:num>
  <w:num w:numId="19" w16cid:durableId="1010571742">
    <w:abstractNumId w:val="15"/>
  </w:num>
  <w:num w:numId="20" w16cid:durableId="1211966035">
    <w:abstractNumId w:val="11"/>
  </w:num>
  <w:num w:numId="21" w16cid:durableId="75786625">
    <w:abstractNumId w:val="10"/>
  </w:num>
  <w:num w:numId="22" w16cid:durableId="117704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3UKNdu9XV4xkTtorQ4do0wzBc/80tu80cSv2lbC+DbbSXZcNdkWNR4cSblGtkrr7nvu54gUw3bK2lkBptPIpg==" w:salt="UDbNjvx8Id/iYuSJL8N4s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039"/>
    <w:rsid w:val="00023D43"/>
    <w:rsid w:val="00040AE2"/>
    <w:rsid w:val="0004153D"/>
    <w:rsid w:val="000613C3"/>
    <w:rsid w:val="00082FDF"/>
    <w:rsid w:val="00083912"/>
    <w:rsid w:val="000C4039"/>
    <w:rsid w:val="000D0EB5"/>
    <w:rsid w:val="000E4C51"/>
    <w:rsid w:val="000F0704"/>
    <w:rsid w:val="0010270A"/>
    <w:rsid w:val="00120D14"/>
    <w:rsid w:val="001324BA"/>
    <w:rsid w:val="00161EFA"/>
    <w:rsid w:val="0019661A"/>
    <w:rsid w:val="001C0892"/>
    <w:rsid w:val="00217949"/>
    <w:rsid w:val="00230AA2"/>
    <w:rsid w:val="002402A3"/>
    <w:rsid w:val="002616D6"/>
    <w:rsid w:val="00271AF9"/>
    <w:rsid w:val="002D2486"/>
    <w:rsid w:val="003371F8"/>
    <w:rsid w:val="00337E0D"/>
    <w:rsid w:val="00342ECE"/>
    <w:rsid w:val="00362328"/>
    <w:rsid w:val="003A1ECF"/>
    <w:rsid w:val="003C3846"/>
    <w:rsid w:val="003C405B"/>
    <w:rsid w:val="003F13D2"/>
    <w:rsid w:val="003F18F0"/>
    <w:rsid w:val="004244DD"/>
    <w:rsid w:val="004249E5"/>
    <w:rsid w:val="004469F8"/>
    <w:rsid w:val="00486B07"/>
    <w:rsid w:val="004A6157"/>
    <w:rsid w:val="004A6AAD"/>
    <w:rsid w:val="004D1CD4"/>
    <w:rsid w:val="004F4368"/>
    <w:rsid w:val="00502F38"/>
    <w:rsid w:val="00514845"/>
    <w:rsid w:val="005836C1"/>
    <w:rsid w:val="0059498A"/>
    <w:rsid w:val="005E4C58"/>
    <w:rsid w:val="00613764"/>
    <w:rsid w:val="00654D04"/>
    <w:rsid w:val="006650C7"/>
    <w:rsid w:val="0066733E"/>
    <w:rsid w:val="006773F2"/>
    <w:rsid w:val="006871CF"/>
    <w:rsid w:val="006934EF"/>
    <w:rsid w:val="006E0574"/>
    <w:rsid w:val="00710B5E"/>
    <w:rsid w:val="00713695"/>
    <w:rsid w:val="00720B83"/>
    <w:rsid w:val="00734298"/>
    <w:rsid w:val="007623F1"/>
    <w:rsid w:val="007731B2"/>
    <w:rsid w:val="0078629D"/>
    <w:rsid w:val="00791B6D"/>
    <w:rsid w:val="007A4509"/>
    <w:rsid w:val="008032B0"/>
    <w:rsid w:val="00805844"/>
    <w:rsid w:val="00823993"/>
    <w:rsid w:val="0083319D"/>
    <w:rsid w:val="00835BF9"/>
    <w:rsid w:val="00852484"/>
    <w:rsid w:val="008647F5"/>
    <w:rsid w:val="008668C9"/>
    <w:rsid w:val="00874257"/>
    <w:rsid w:val="00874FD3"/>
    <w:rsid w:val="008A0302"/>
    <w:rsid w:val="008E2925"/>
    <w:rsid w:val="008E3C64"/>
    <w:rsid w:val="008F0B14"/>
    <w:rsid w:val="00927C6F"/>
    <w:rsid w:val="009471CB"/>
    <w:rsid w:val="00980C91"/>
    <w:rsid w:val="00984D66"/>
    <w:rsid w:val="00987C94"/>
    <w:rsid w:val="009D2E5B"/>
    <w:rsid w:val="009D55C7"/>
    <w:rsid w:val="00A062A1"/>
    <w:rsid w:val="00A217B1"/>
    <w:rsid w:val="00A25089"/>
    <w:rsid w:val="00A96640"/>
    <w:rsid w:val="00AA3713"/>
    <w:rsid w:val="00AB06A8"/>
    <w:rsid w:val="00AC5B4C"/>
    <w:rsid w:val="00AE3CDD"/>
    <w:rsid w:val="00AF5D9A"/>
    <w:rsid w:val="00B23882"/>
    <w:rsid w:val="00B756DD"/>
    <w:rsid w:val="00B8665D"/>
    <w:rsid w:val="00B92D4D"/>
    <w:rsid w:val="00BB2C3E"/>
    <w:rsid w:val="00BC1143"/>
    <w:rsid w:val="00BE1EDC"/>
    <w:rsid w:val="00BF2793"/>
    <w:rsid w:val="00C34A3F"/>
    <w:rsid w:val="00C47FB5"/>
    <w:rsid w:val="00CB13DB"/>
    <w:rsid w:val="00CD0721"/>
    <w:rsid w:val="00CD4DD5"/>
    <w:rsid w:val="00CE70F0"/>
    <w:rsid w:val="00CE7FF6"/>
    <w:rsid w:val="00D20776"/>
    <w:rsid w:val="00D414CE"/>
    <w:rsid w:val="00D71606"/>
    <w:rsid w:val="00D748F7"/>
    <w:rsid w:val="00DD7A92"/>
    <w:rsid w:val="00DE7638"/>
    <w:rsid w:val="00E16EC7"/>
    <w:rsid w:val="00E1741D"/>
    <w:rsid w:val="00E22603"/>
    <w:rsid w:val="00E249A2"/>
    <w:rsid w:val="00E37FD0"/>
    <w:rsid w:val="00E40220"/>
    <w:rsid w:val="00E7630C"/>
    <w:rsid w:val="00E911EF"/>
    <w:rsid w:val="00E95BD3"/>
    <w:rsid w:val="00EB121D"/>
    <w:rsid w:val="00EB19FA"/>
    <w:rsid w:val="00ED5AA6"/>
    <w:rsid w:val="00EE52DC"/>
    <w:rsid w:val="00F21330"/>
    <w:rsid w:val="00F22382"/>
    <w:rsid w:val="00F86B7D"/>
    <w:rsid w:val="00FC1459"/>
    <w:rsid w:val="00F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7168CFAB"/>
  <w15:docId w15:val="{D136C7CC-9EF2-48AF-82B0-210DA4167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2793"/>
    <w:pPr>
      <w:spacing w:after="200" w:line="276" w:lineRule="auto"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berschrift1">
    <w:name w:val="heading 1"/>
    <w:basedOn w:val="Standard"/>
    <w:next w:val="Standard"/>
    <w:qFormat/>
    <w:pPr>
      <w:keepNext/>
      <w:spacing w:before="240" w:after="240"/>
      <w:outlineLvl w:val="0"/>
    </w:pPr>
    <w:rPr>
      <w:b/>
      <w:kern w:val="32"/>
      <w:sz w:val="36"/>
      <w:u w:val="single"/>
    </w:rPr>
  </w:style>
  <w:style w:type="paragraph" w:styleId="berschrift2">
    <w:name w:val="heading 2"/>
    <w:basedOn w:val="Standard"/>
    <w:next w:val="NurText"/>
    <w:qFormat/>
    <w:pPr>
      <w:keepNext/>
      <w:spacing w:before="360" w:after="240"/>
      <w:outlineLvl w:val="1"/>
    </w:pPr>
    <w:rPr>
      <w:b/>
      <w:sz w:val="36"/>
    </w:rPr>
  </w:style>
  <w:style w:type="paragraph" w:styleId="berschrift3">
    <w:name w:val="heading 3"/>
    <w:basedOn w:val="Standard"/>
    <w:next w:val="Standard"/>
    <w:qFormat/>
    <w:pPr>
      <w:keepNext/>
      <w:spacing w:before="240" w:after="240"/>
      <w:ind w:right="-470"/>
      <w:outlineLvl w:val="2"/>
    </w:pPr>
    <w:rPr>
      <w:b/>
      <w:sz w:val="32"/>
    </w:rPr>
  </w:style>
  <w:style w:type="paragraph" w:styleId="berschrift4">
    <w:name w:val="heading 4"/>
    <w:basedOn w:val="Standard"/>
    <w:next w:val="Standard"/>
    <w:qFormat/>
    <w:pPr>
      <w:keepNext/>
      <w:spacing w:before="240"/>
      <w:outlineLvl w:val="3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</w:rPr>
  </w:style>
  <w:style w:type="paragraph" w:styleId="Verzeichnis2">
    <w:name w:val="toc 2"/>
    <w:basedOn w:val="Standard"/>
    <w:next w:val="Standard"/>
    <w:autoRedefine/>
    <w:semiHidden/>
    <w:pPr>
      <w:ind w:left="221"/>
    </w:pPr>
  </w:style>
  <w:style w:type="paragraph" w:styleId="Verzeichnis1">
    <w:name w:val="toc 1"/>
    <w:basedOn w:val="Standard"/>
    <w:next w:val="Standard"/>
    <w:autoRedefine/>
    <w:semiHidden/>
    <w:pPr>
      <w:tabs>
        <w:tab w:val="right" w:leader="dot" w:pos="9060"/>
      </w:tabs>
    </w:pPr>
    <w:rPr>
      <w:noProof/>
    </w:rPr>
  </w:style>
  <w:style w:type="table" w:styleId="Tabellenraster">
    <w:name w:val="Table Grid"/>
    <w:basedOn w:val="NormaleTabelle"/>
    <w:rsid w:val="00FE5D8B"/>
    <w:pPr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FE5D8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FE5D8B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FE5D8B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semiHidden/>
    <w:unhideWhenUsed/>
    <w:rsid w:val="000C4039"/>
    <w:pPr>
      <w:spacing w:after="0" w:line="240" w:lineRule="auto"/>
    </w:pPr>
    <w:rPr>
      <w:rFonts w:ascii="Arial" w:eastAsia="Times New Roman" w:hAnsi="Arial" w:cs="Arial"/>
      <w:color w:val="FF0000"/>
      <w:sz w:val="20"/>
      <w:szCs w:val="20"/>
      <w:lang w:val="de-DE" w:eastAsia="de-DE" w:bidi="ar-SA"/>
    </w:rPr>
  </w:style>
  <w:style w:type="character" w:customStyle="1" w:styleId="TextkrperZchn">
    <w:name w:val="Textkörper Zchn"/>
    <w:basedOn w:val="Absatz-Standardschriftart"/>
    <w:link w:val="Textkrper"/>
    <w:semiHidden/>
    <w:rsid w:val="000C4039"/>
    <w:rPr>
      <w:rFonts w:ascii="Arial" w:hAnsi="Arial" w:cs="Arial"/>
      <w:color w:val="FF0000"/>
    </w:rPr>
  </w:style>
  <w:style w:type="paragraph" w:styleId="Textkrper3">
    <w:name w:val="Body Text 3"/>
    <w:basedOn w:val="Standard"/>
    <w:link w:val="Textkrper3Zchn"/>
    <w:semiHidden/>
    <w:unhideWhenUsed/>
    <w:rsid w:val="000C4039"/>
    <w:pPr>
      <w:spacing w:after="0" w:line="240" w:lineRule="auto"/>
    </w:pPr>
    <w:rPr>
      <w:rFonts w:ascii="Melior" w:eastAsia="Times New Roman" w:hAnsi="Melior" w:cs="Times New Roman"/>
      <w:sz w:val="20"/>
      <w:szCs w:val="20"/>
      <w:lang w:val="de-DE" w:eastAsia="de-DE" w:bidi="ar-SA"/>
    </w:rPr>
  </w:style>
  <w:style w:type="character" w:customStyle="1" w:styleId="Textkrper3Zchn">
    <w:name w:val="Textkörper 3 Zchn"/>
    <w:basedOn w:val="Absatz-Standardschriftart"/>
    <w:link w:val="Textkrper3"/>
    <w:semiHidden/>
    <w:rsid w:val="000C4039"/>
    <w:rPr>
      <w:rFonts w:ascii="Melior" w:hAnsi="Melior"/>
    </w:rPr>
  </w:style>
  <w:style w:type="paragraph" w:styleId="Listenabsatz">
    <w:name w:val="List Paragraph"/>
    <w:basedOn w:val="Standard"/>
    <w:uiPriority w:val="34"/>
    <w:qFormat/>
    <w:rsid w:val="000C4039"/>
    <w:pPr>
      <w:ind w:left="720"/>
      <w:contextualSpacing/>
    </w:pPr>
  </w:style>
  <w:style w:type="paragraph" w:customStyle="1" w:styleId="rotext">
    <w:name w:val="_ro_text"/>
    <w:basedOn w:val="Standard"/>
    <w:link w:val="rotextZchn"/>
    <w:qFormat/>
    <w:rsid w:val="00A96640"/>
    <w:pPr>
      <w:spacing w:before="90" w:after="90"/>
      <w:jc w:val="both"/>
    </w:pPr>
    <w:rPr>
      <w:rFonts w:asciiTheme="minorHAnsi" w:eastAsia="Times New Roman" w:hAnsiTheme="minorHAnsi" w:cs="Arial"/>
      <w:szCs w:val="20"/>
      <w:lang w:val="de-DE" w:eastAsia="de-DE" w:bidi="ar-SA"/>
    </w:rPr>
  </w:style>
  <w:style w:type="character" w:customStyle="1" w:styleId="rotextZchn">
    <w:name w:val="_ro_text Zchn"/>
    <w:basedOn w:val="Absatz-Standardschriftart"/>
    <w:link w:val="rotext"/>
    <w:rsid w:val="00A96640"/>
    <w:rPr>
      <w:rFonts w:asciiTheme="minorHAnsi" w:hAnsiTheme="minorHAnsi" w:cs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A96640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DD7A92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E52D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E52D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E52DC"/>
    <w:rPr>
      <w:rFonts w:asciiTheme="majorHAnsi" w:eastAsiaTheme="minorHAnsi" w:hAnsiTheme="majorHAnsi" w:cstheme="majorBidi"/>
      <w:lang w:val="en-US" w:eastAsia="en-US"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E52D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E52DC"/>
    <w:rPr>
      <w:rFonts w:asciiTheme="majorHAnsi" w:eastAsiaTheme="minorHAnsi" w:hAnsiTheme="majorHAnsi" w:cstheme="majorBidi"/>
      <w:b/>
      <w:bCs/>
      <w:lang w:val="en-US" w:eastAsia="en-US" w:bidi="en-US"/>
    </w:rPr>
  </w:style>
  <w:style w:type="paragraph" w:customStyle="1" w:styleId="Listenabsatz1">
    <w:name w:val="Listenabsatz1"/>
    <w:basedOn w:val="Standard"/>
    <w:rsid w:val="000D0EB5"/>
    <w:pPr>
      <w:spacing w:after="0" w:line="240" w:lineRule="auto"/>
      <w:ind w:left="720"/>
    </w:pPr>
    <w:rPr>
      <w:rFonts w:ascii="Melior" w:eastAsia="Times New Roman" w:hAnsi="Melior" w:cs="Times New Roman"/>
      <w:szCs w:val="20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Vorlagen\IBB%20Logobogen%20blanc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A5E3E5D0D9947C88858E0BCB72B8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64626A-206B-475F-8405-1C3C7887A62C}"/>
      </w:docPartPr>
      <w:docPartBody>
        <w:p w:rsidR="00E14A84" w:rsidRDefault="00176103" w:rsidP="00176103">
          <w:pPr>
            <w:pStyle w:val="1A5E3E5D0D9947C88858E0BCB72B8C065"/>
          </w:pPr>
          <w:r w:rsidRPr="006650C7">
            <w:rPr>
              <w:rStyle w:val="Platzhaltertext"/>
              <w:rFonts w:ascii="Arial" w:hAnsi="Arial" w:cs="Arial"/>
              <w:szCs w:val="20"/>
            </w:rPr>
            <w:t>Klicken Sie hier, um Text einzugeben.</w:t>
          </w:r>
        </w:p>
      </w:docPartBody>
    </w:docPart>
    <w:docPart>
      <w:docPartPr>
        <w:name w:val="DCE37DEF4DFA4E00989AC3EE358EC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9442B-83E0-4D3B-9DDC-86D3650F2D17}"/>
      </w:docPartPr>
      <w:docPartBody>
        <w:p w:rsidR="00E14A84" w:rsidRDefault="00176103" w:rsidP="00176103">
          <w:pPr>
            <w:pStyle w:val="DCE37DEF4DFA4E00989AC3EE358ECD115"/>
          </w:pPr>
          <w:r w:rsidRPr="006650C7">
            <w:rPr>
              <w:rStyle w:val="Platzhaltertext"/>
              <w:rFonts w:ascii="Arial" w:hAnsi="Arial" w:cs="Arial"/>
              <w:szCs w:val="20"/>
            </w:rPr>
            <w:t>Klicken Sie hier, um Text einzugeben.</w:t>
          </w:r>
        </w:p>
      </w:docPartBody>
    </w:docPart>
    <w:docPart>
      <w:docPartPr>
        <w:name w:val="09135780D1074C2C9865963738E649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B57DA7-85EC-43D2-9440-EB8C3655E777}"/>
      </w:docPartPr>
      <w:docPartBody>
        <w:p w:rsidR="009773E1" w:rsidRDefault="00176103" w:rsidP="00176103">
          <w:pPr>
            <w:pStyle w:val="09135780D1074C2C9865963738E649CF2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79FF3D4F4AFD41E38C50638994B193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4789DA-A204-4732-9876-38821B456AB2}"/>
      </w:docPartPr>
      <w:docPartBody>
        <w:p w:rsidR="009773E1" w:rsidRDefault="00176103" w:rsidP="00176103">
          <w:pPr>
            <w:pStyle w:val="79FF3D4F4AFD41E38C50638994B1937B2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ADDE95319E2740FFB685A4FCEAD5B0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77E8D-2D51-4ECC-90A5-509217565943}"/>
      </w:docPartPr>
      <w:docPartBody>
        <w:p w:rsidR="009773E1" w:rsidRDefault="000A0874" w:rsidP="000A0874">
          <w:pPr>
            <w:pStyle w:val="ADDE95319E2740FFB685A4FCEAD5B040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7665B38847674774A9EB4F9CDE3C3A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C24C86-6155-42ED-9E98-42FDE9F5B307}"/>
      </w:docPartPr>
      <w:docPartBody>
        <w:p w:rsidR="009773E1" w:rsidRDefault="000A0874" w:rsidP="000A0874">
          <w:pPr>
            <w:pStyle w:val="7665B38847674774A9EB4F9CDE3C3A24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8B4A4CFFE38C42EDA32B0053FC688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99360-57E8-4EE7-BC51-85A8F03373B6}"/>
      </w:docPartPr>
      <w:docPartBody>
        <w:p w:rsidR="00CA6F45" w:rsidRDefault="00176103" w:rsidP="00176103">
          <w:pPr>
            <w:pStyle w:val="8B4A4CFFE38C42EDA32B0053FC688B971"/>
          </w:pPr>
          <w:r w:rsidRPr="00DE7638">
            <w:rPr>
              <w:rStyle w:val="Platzhaltertext"/>
              <w:rFonts w:ascii="Arial" w:hAnsi="Arial" w:cs="Arial"/>
            </w:rPr>
            <w:t>Bitte ausfüllen</w:t>
          </w:r>
        </w:p>
      </w:docPartBody>
    </w:docPart>
    <w:docPart>
      <w:docPartPr>
        <w:name w:val="37B4ADDDA44E42FA94396F0CA5608E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A598D-B097-4ACB-865E-B9C0EBFD1B43}"/>
      </w:docPartPr>
      <w:docPartBody>
        <w:p w:rsidR="00176103" w:rsidRDefault="00176103" w:rsidP="00176103">
          <w:pPr>
            <w:pStyle w:val="37B4ADDDA44E42FA94396F0CA5608EE31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B9DA2D5FE94849D594A04D889EB64C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DBC8CA-B3F8-4099-8351-7BBF71F04E21}"/>
      </w:docPartPr>
      <w:docPartBody>
        <w:p w:rsidR="00176103" w:rsidRDefault="00176103" w:rsidP="00176103">
          <w:pPr>
            <w:pStyle w:val="B9DA2D5FE94849D594A04D889EB64CE51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822BEBC84740435486998E6E8BF084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9579A9-B80A-410C-9633-2A50B5AAB9E8}"/>
      </w:docPartPr>
      <w:docPartBody>
        <w:p w:rsidR="00176103" w:rsidRDefault="00BD7D39" w:rsidP="00BD7D39">
          <w:pPr>
            <w:pStyle w:val="822BEBC84740435486998E6E8BF08441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AE394A2C47474B5786D7DD35CD2439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45B003-4F24-4D79-966E-29EF6C2F2B9A}"/>
      </w:docPartPr>
      <w:docPartBody>
        <w:p w:rsidR="00932047" w:rsidRDefault="00176103" w:rsidP="00176103">
          <w:pPr>
            <w:pStyle w:val="AE394A2C47474B5786D7DD35CD243995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F332CAF472B841D092E24B965D354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749031-D3F3-4A43-B912-453AB9E09A3B}"/>
      </w:docPartPr>
      <w:docPartBody>
        <w:p w:rsidR="00932047" w:rsidRDefault="00176103" w:rsidP="00176103">
          <w:pPr>
            <w:pStyle w:val="F332CAF472B841D092E24B965D354A7C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610013CEA5BB4B51A0328CDA1E7451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2BCB31-12BA-4841-A258-264657C90AF8}"/>
      </w:docPartPr>
      <w:docPartBody>
        <w:p w:rsidR="00932047" w:rsidRDefault="00176103" w:rsidP="00176103">
          <w:pPr>
            <w:pStyle w:val="610013CEA5BB4B51A0328CDA1E74510D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B68B2FEE48F44B4DA44C815B5EE47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C5E63-D085-4300-B154-5225263D1B54}"/>
      </w:docPartPr>
      <w:docPartBody>
        <w:p w:rsidR="00932047" w:rsidRDefault="00176103" w:rsidP="00176103">
          <w:pPr>
            <w:pStyle w:val="B68B2FEE48F44B4DA44C815B5EE47DD9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9EF88EA8C36F4CF7807079BE31096F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6AC812-7F5C-44A8-9E28-C4D55A72D338}"/>
      </w:docPartPr>
      <w:docPartBody>
        <w:p w:rsidR="00932047" w:rsidRDefault="00176103" w:rsidP="00176103">
          <w:pPr>
            <w:pStyle w:val="9EF88EA8C36F4CF7807079BE31096FCA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AD05333B0597428D8A4FAA4FBE8B6B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D06E8A-0D8F-400E-81AE-268001C41D8A}"/>
      </w:docPartPr>
      <w:docPartBody>
        <w:p w:rsidR="00932047" w:rsidRDefault="00176103" w:rsidP="00176103">
          <w:pPr>
            <w:pStyle w:val="AD05333B0597428D8A4FAA4FBE8B6BEC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A02E44AB4FC742A1809386F3BB7A12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EE3477-0D0E-4E99-A923-3A21CB9FB507}"/>
      </w:docPartPr>
      <w:docPartBody>
        <w:p w:rsidR="00932047" w:rsidRDefault="00176103" w:rsidP="00176103">
          <w:pPr>
            <w:pStyle w:val="A02E44AB4FC742A1809386F3BB7A1281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803C086AF04F4822A10B2F6CB32BBD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7C7BA0-FE5A-40EE-B3BC-913A83B53417}"/>
      </w:docPartPr>
      <w:docPartBody>
        <w:p w:rsidR="00932047" w:rsidRDefault="00176103" w:rsidP="00176103">
          <w:pPr>
            <w:pStyle w:val="803C086AF04F4822A10B2F6CB32BBD43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F20F682CDA2945F79959E961CA91EF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A7BF-AAC1-45CD-9959-28F03479F4C2}"/>
      </w:docPartPr>
      <w:docPartBody>
        <w:p w:rsidR="00932047" w:rsidRDefault="00176103" w:rsidP="00176103">
          <w:pPr>
            <w:pStyle w:val="F20F682CDA2945F79959E961CA91EF07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27D3CF3086AD488F968BC7A77754D4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C8FF3B-D7BE-46FD-AB1C-6FD419FF87D6}"/>
      </w:docPartPr>
      <w:docPartBody>
        <w:p w:rsidR="00932047" w:rsidRDefault="00176103" w:rsidP="00176103">
          <w:pPr>
            <w:pStyle w:val="27D3CF3086AD488F968BC7A77754D4E7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65EC06C795504835ACFFA392498C05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4608EC-6466-46CC-AF73-DDF7E923F4E7}"/>
      </w:docPartPr>
      <w:docPartBody>
        <w:p w:rsidR="00932047" w:rsidRDefault="00176103" w:rsidP="00176103">
          <w:pPr>
            <w:pStyle w:val="65EC06C795504835ACFFA392498C05B4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F5D0449F7EE744109821CE127FA72A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755DBA-B0C8-423E-A456-D4250FBE18FE}"/>
      </w:docPartPr>
      <w:docPartBody>
        <w:p w:rsidR="00932047" w:rsidRDefault="00176103" w:rsidP="00176103">
          <w:pPr>
            <w:pStyle w:val="F5D0449F7EE744109821CE127FA72ABF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DA6D1B91E51D4542B194B88A5619C1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9EF71C-5AE4-48E8-944B-7EC7A07FC695}"/>
      </w:docPartPr>
      <w:docPartBody>
        <w:p w:rsidR="00932047" w:rsidRDefault="00176103" w:rsidP="00176103">
          <w:pPr>
            <w:pStyle w:val="DA6D1B91E51D4542B194B88A5619C135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1BB9C0F343E0429BB7C65C44F792C8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842F03-C34E-474C-8E0B-AA027163CB68}"/>
      </w:docPartPr>
      <w:docPartBody>
        <w:p w:rsidR="00932047" w:rsidRDefault="00176103" w:rsidP="00176103">
          <w:pPr>
            <w:pStyle w:val="1BB9C0F343E0429BB7C65C44F792C83A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6BE3A72574F24CD6A227107F82795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1F36FD-A16A-489F-967A-C1B9ABA4A2E7}"/>
      </w:docPartPr>
      <w:docPartBody>
        <w:p w:rsidR="000D5780" w:rsidRDefault="009D47B7" w:rsidP="009D47B7">
          <w:pPr>
            <w:pStyle w:val="6BE3A72574F24CD6A227107F82795BD9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17A3137948A54F6E9CDDC78A52223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E081F2-A5B5-4797-9A57-4BAC62282728}"/>
      </w:docPartPr>
      <w:docPartBody>
        <w:p w:rsidR="000D5780" w:rsidRDefault="009D47B7" w:rsidP="009D47B7">
          <w:pPr>
            <w:pStyle w:val="17A3137948A54F6E9CDDC78A522237B4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73A0152643344093AF76965FC97593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CEDCE4-580B-4CEB-AB43-AD46F04ADA56}"/>
      </w:docPartPr>
      <w:docPartBody>
        <w:p w:rsidR="000D5780" w:rsidRDefault="009D47B7" w:rsidP="009D47B7">
          <w:pPr>
            <w:pStyle w:val="73A0152643344093AF76965FC97593AB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E97EFC9536424B9DB95C0BE8C2F726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A5B073-84CC-4B3E-B319-B20BB0CDECB5}"/>
      </w:docPartPr>
      <w:docPartBody>
        <w:p w:rsidR="000D5780" w:rsidRDefault="009D47B7" w:rsidP="009D47B7">
          <w:pPr>
            <w:pStyle w:val="E97EFC9536424B9DB95C0BE8C2F72660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90D298624E414BF5B205BABCB4A2E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A21404-1EE2-4E1C-A002-9261F52743F1}"/>
      </w:docPartPr>
      <w:docPartBody>
        <w:p w:rsidR="000D5780" w:rsidRDefault="009D47B7" w:rsidP="009D47B7">
          <w:pPr>
            <w:pStyle w:val="90D298624E414BF5B205BABCB4A2E95E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C42C5A98B4364BD28A6346275DC8F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68E05E-EA6E-4ED9-9849-44F74F0850E1}"/>
      </w:docPartPr>
      <w:docPartBody>
        <w:p w:rsidR="000D5780" w:rsidRDefault="009D47B7" w:rsidP="009D47B7">
          <w:pPr>
            <w:pStyle w:val="C42C5A98B4364BD28A6346275DC8FFF3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D39CB4A0246D4045AC03C8EE634CAC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B36520-7CE3-436F-AC3E-AE0C82187FFF}"/>
      </w:docPartPr>
      <w:docPartBody>
        <w:p w:rsidR="000D5780" w:rsidRDefault="009D47B7" w:rsidP="009D47B7">
          <w:pPr>
            <w:pStyle w:val="D39CB4A0246D4045AC03C8EE634CAC02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264D3C22A02F415EA3A6273A837A36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D3102A-3F4B-420D-8149-5EF28C31AE36}"/>
      </w:docPartPr>
      <w:docPartBody>
        <w:p w:rsidR="000D5780" w:rsidRDefault="009D47B7" w:rsidP="009D47B7">
          <w:pPr>
            <w:pStyle w:val="264D3C22A02F415EA3A6273A837A3605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00206EA7C33B4EFF851D16DB5DBBB8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33B614-7989-4F5E-BF65-09E6BC2B5090}"/>
      </w:docPartPr>
      <w:docPartBody>
        <w:p w:rsidR="000D5780" w:rsidRDefault="009D47B7" w:rsidP="009D47B7">
          <w:pPr>
            <w:pStyle w:val="00206EA7C33B4EFF851D16DB5DBBB851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6AA0EF878F794E6EAC8E0B11117B8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66C680-A460-4C8E-AE68-B5A1585C0B05}"/>
      </w:docPartPr>
      <w:docPartBody>
        <w:p w:rsidR="000D5780" w:rsidRDefault="009D47B7" w:rsidP="009D47B7">
          <w:pPr>
            <w:pStyle w:val="6AA0EF878F794E6EAC8E0B11117B80CA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C3F8A67E944B47579B980A1588C92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297C7E-B6FB-4A30-9551-02915A35A7B2}"/>
      </w:docPartPr>
      <w:docPartBody>
        <w:p w:rsidR="000D5780" w:rsidRDefault="009D47B7" w:rsidP="009D47B7">
          <w:pPr>
            <w:pStyle w:val="C3F8A67E944B47579B980A1588C92586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CDB4C1846F6049F1AA11E7999B49D1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5B6C89-D02C-4832-8C62-FE9CACC96C45}"/>
      </w:docPartPr>
      <w:docPartBody>
        <w:p w:rsidR="000D5780" w:rsidRDefault="009D47B7" w:rsidP="009D47B7">
          <w:pPr>
            <w:pStyle w:val="CDB4C1846F6049F1AA11E7999B49D11B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A726A240B1364E7CA07D3610D0EBAC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D3E1E7-103E-4007-AEEA-C19B82001958}"/>
      </w:docPartPr>
      <w:docPartBody>
        <w:p w:rsidR="000D5780" w:rsidRDefault="009D47B7" w:rsidP="009D47B7">
          <w:pPr>
            <w:pStyle w:val="A726A240B1364E7CA07D3610D0EBAC4C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4247AC0404D44767A4D2C9525DB53D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B5F980-FDD0-4A42-A49D-9C4EED24FBB0}"/>
      </w:docPartPr>
      <w:docPartBody>
        <w:p w:rsidR="000D5780" w:rsidRDefault="009D47B7" w:rsidP="009D47B7">
          <w:pPr>
            <w:pStyle w:val="4247AC0404D44767A4D2C9525DB53DC8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3D937A065D704BD39A1F84A0B35929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619A14-83BA-4132-A9A3-F7C38669A4BE}"/>
      </w:docPartPr>
      <w:docPartBody>
        <w:p w:rsidR="000D5780" w:rsidRDefault="009D47B7" w:rsidP="009D47B7">
          <w:pPr>
            <w:pStyle w:val="3D937A065D704BD39A1F84A0B359292A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6BF65C95DAA44F3AA7D3E807D4FAD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761EA-177A-4ED9-9901-8EBE5CB2614A}"/>
      </w:docPartPr>
      <w:docPartBody>
        <w:p w:rsidR="000D5780" w:rsidRDefault="009D47B7" w:rsidP="009D47B7">
          <w:pPr>
            <w:pStyle w:val="6BF65C95DAA44F3AA7D3E807D4FAD208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1E4D03BFBDA348D2BCD334ECF8D05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24B442-39D6-4BD5-8526-1DF0156AA0D3}"/>
      </w:docPartPr>
      <w:docPartBody>
        <w:p w:rsidR="000D5780" w:rsidRDefault="009D47B7" w:rsidP="009D47B7">
          <w:pPr>
            <w:pStyle w:val="1E4D03BFBDA348D2BCD334ECF8D05F24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E952D947761C417383850FD13735A0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5CEDA-718B-4AF4-B570-9C260FEF8D09}"/>
      </w:docPartPr>
      <w:docPartBody>
        <w:p w:rsidR="000D5780" w:rsidRDefault="009D47B7" w:rsidP="009D47B7">
          <w:pPr>
            <w:pStyle w:val="E952D947761C417383850FD13735A021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94DD10E3148B49709D29B3EF8A2966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9ABF4-22A5-4047-8AB1-883A39BF52EF}"/>
      </w:docPartPr>
      <w:docPartBody>
        <w:p w:rsidR="000D5780" w:rsidRDefault="009D47B7" w:rsidP="009D47B7">
          <w:pPr>
            <w:pStyle w:val="94DD10E3148B49709D29B3EF8A296683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ACCE09F6770E4635B98E068497F7B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A5B04-5DBC-455A-AE14-F09CE6747509}"/>
      </w:docPartPr>
      <w:docPartBody>
        <w:p w:rsidR="000D5780" w:rsidRDefault="009D47B7" w:rsidP="009D47B7">
          <w:pPr>
            <w:pStyle w:val="ACCE09F6770E4635B98E068497F7BF74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9C683B3F71804431AA137776A1E49F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6B2576-D82E-42CD-A53C-5E4C18C822FB}"/>
      </w:docPartPr>
      <w:docPartBody>
        <w:p w:rsidR="000D5780" w:rsidRDefault="009D47B7" w:rsidP="009D47B7">
          <w:pPr>
            <w:pStyle w:val="9C683B3F71804431AA137776A1E49FC4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90747B484C4443DAA7C1B5D4FF0CC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1682E5-106C-4B3F-BF0B-16D7EF55F811}"/>
      </w:docPartPr>
      <w:docPartBody>
        <w:p w:rsidR="000D5780" w:rsidRDefault="009D47B7" w:rsidP="009D47B7">
          <w:pPr>
            <w:pStyle w:val="90747B484C4443DAA7C1B5D4FF0CCEA7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CC051D3F262144ECBF05446B4F1AEF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B81F6-5C09-433A-95C6-770BEE8A0657}"/>
      </w:docPartPr>
      <w:docPartBody>
        <w:p w:rsidR="000D5780" w:rsidRDefault="009D47B7" w:rsidP="009D47B7">
          <w:pPr>
            <w:pStyle w:val="CC051D3F262144ECBF05446B4F1AEF6E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39EF5D2CAAF5410E9FD57D97EDD7E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A80EB-D8EB-43A4-9729-856D97EDAC97}"/>
      </w:docPartPr>
      <w:docPartBody>
        <w:p w:rsidR="000D5780" w:rsidRDefault="009D47B7" w:rsidP="009D47B7">
          <w:pPr>
            <w:pStyle w:val="39EF5D2CAAF5410E9FD57D97EDD7EF86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67E39F02AF2C4E51830247D9E49943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8610A5-7477-4D24-BB42-BFF7DDADBF3B}"/>
      </w:docPartPr>
      <w:docPartBody>
        <w:p w:rsidR="000D5780" w:rsidRDefault="009D47B7" w:rsidP="009D47B7">
          <w:pPr>
            <w:pStyle w:val="67E39F02AF2C4E51830247D9E49943E4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09FF82F07B8E4A91A475450DD8FFB6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A3E51-C6C6-4612-A099-61082D7490C1}"/>
      </w:docPartPr>
      <w:docPartBody>
        <w:p w:rsidR="000D5780" w:rsidRDefault="009D47B7" w:rsidP="009D47B7">
          <w:pPr>
            <w:pStyle w:val="09FF82F07B8E4A91A475450DD8FFB60A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C0CB8D061E694DD8ACD864963FA89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1AE271-3883-49BE-8F6F-348FEBC81E85}"/>
      </w:docPartPr>
      <w:docPartBody>
        <w:p w:rsidR="000D5780" w:rsidRDefault="009D47B7" w:rsidP="009D47B7">
          <w:pPr>
            <w:pStyle w:val="C0CB8D061E694DD8ACD864963FA89626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4D0C929E66BB42AC9BF430E3DB2A87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DF111F-69C6-44C0-A4EA-B2EFA20EFFCE}"/>
      </w:docPartPr>
      <w:docPartBody>
        <w:p w:rsidR="000D5780" w:rsidRDefault="009D47B7" w:rsidP="009D47B7">
          <w:pPr>
            <w:pStyle w:val="4D0C929E66BB42AC9BF430E3DB2A87E6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2153613F38FB4F73B255EC3ABCE25E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419877-1FD6-435C-9AC1-13FFD5CE6286}"/>
      </w:docPartPr>
      <w:docPartBody>
        <w:p w:rsidR="000D5780" w:rsidRDefault="009D47B7" w:rsidP="009D47B7">
          <w:pPr>
            <w:pStyle w:val="2153613F38FB4F73B255EC3ABCE25EE7"/>
          </w:pPr>
          <w:r w:rsidRPr="008032B0">
            <w:rPr>
              <w:rStyle w:val="Platzhaltertext"/>
              <w:rFonts w:ascii="Arial" w:hAnsi="Arial" w:cs="Arial"/>
            </w:rPr>
            <w:t>Name Auftraggeber</w:t>
          </w:r>
        </w:p>
      </w:docPartBody>
    </w:docPart>
    <w:docPart>
      <w:docPartPr>
        <w:name w:val="B9CB8C59A80746608972589FF74BF0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3D9ACA-2F69-4CE5-9CAF-8653BB759884}"/>
      </w:docPartPr>
      <w:docPartBody>
        <w:p w:rsidR="000D5780" w:rsidRDefault="009D47B7" w:rsidP="009D47B7">
          <w:pPr>
            <w:pStyle w:val="B9CB8C59A80746608972589FF74BF0E7"/>
          </w:pPr>
          <w:r w:rsidRPr="008032B0">
            <w:rPr>
              <w:rStyle w:val="Platzhaltertext"/>
              <w:rFonts w:ascii="Arial" w:hAnsi="Arial" w:cs="Arial"/>
            </w:rPr>
            <w:t>Kontaktangaben des Auftraggebers für evtl. Rückfragen</w:t>
          </w:r>
        </w:p>
      </w:docPartBody>
    </w:docPart>
    <w:docPart>
      <w:docPartPr>
        <w:name w:val="E6DE7D54717C47ADAC704660D59FF5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575088-CABE-40B1-BB00-321302D09F14}"/>
      </w:docPartPr>
      <w:docPartBody>
        <w:p w:rsidR="000D5780" w:rsidRDefault="009D47B7" w:rsidP="009D47B7">
          <w:pPr>
            <w:pStyle w:val="E6DE7D54717C47ADAC704660D59FF5C3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C7613CE20F2045C2965A579B5D3DA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8006F-B291-42E7-876A-67E49C971F8C}"/>
      </w:docPartPr>
      <w:docPartBody>
        <w:p w:rsidR="000D5780" w:rsidRDefault="009D47B7" w:rsidP="009D47B7">
          <w:pPr>
            <w:pStyle w:val="C7613CE20F2045C2965A579B5D3DAB60"/>
          </w:pPr>
          <w:r>
            <w:rPr>
              <w:rStyle w:val="Platzhaltertext"/>
            </w:rPr>
            <w:t>Wird vom Bieter ausgefüllt.</w:t>
          </w:r>
        </w:p>
      </w:docPartBody>
    </w:docPart>
    <w:docPart>
      <w:docPartPr>
        <w:name w:val="3D904E3CCFDE457592BDBA0C99C729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00EE20-858E-45A3-AF83-D28F2ECAC916}"/>
      </w:docPartPr>
      <w:docPartBody>
        <w:p w:rsidR="000D5780" w:rsidRDefault="009D47B7" w:rsidP="009D47B7">
          <w:pPr>
            <w:pStyle w:val="3D904E3CCFDE457592BDBA0C99C729BD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  <w:docPart>
      <w:docPartPr>
        <w:name w:val="B32BE41106354FBE99B783822E2503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4EABB7-BD81-42CF-86CF-84BF8FBB1AF2}"/>
      </w:docPartPr>
      <w:docPartBody>
        <w:p w:rsidR="000D5780" w:rsidRDefault="009D47B7" w:rsidP="009D47B7">
          <w:pPr>
            <w:pStyle w:val="B32BE41106354FBE99B783822E25033E"/>
          </w:pPr>
          <w:r w:rsidRPr="008032B0">
            <w:rPr>
              <w:rStyle w:val="Platzhaltertext"/>
              <w:rFonts w:ascii="Arial" w:hAnsi="Arial" w:cs="Arial"/>
            </w:rPr>
            <w:t xml:space="preserve">Beschreibung der </w:t>
          </w:r>
          <w:r>
            <w:rPr>
              <w:rStyle w:val="Platzhaltertext"/>
              <w:rFonts w:ascii="Arial" w:hAnsi="Arial" w:cs="Arial"/>
            </w:rPr>
            <w:t xml:space="preserve">Inhalte </w:t>
          </w:r>
          <w:r w:rsidRPr="008032B0">
            <w:rPr>
              <w:rStyle w:val="Platzhaltertext"/>
              <w:rFonts w:ascii="Arial" w:hAnsi="Arial" w:cs="Arial"/>
            </w:rPr>
            <w:t>de</w:t>
          </w:r>
          <w:r>
            <w:rPr>
              <w:rStyle w:val="Platzhaltertext"/>
              <w:rFonts w:ascii="Arial" w:hAnsi="Arial" w:cs="Arial"/>
            </w:rPr>
            <w:t>r Referenz</w:t>
          </w:r>
        </w:p>
      </w:docPartBody>
    </w:docPart>
    <w:docPart>
      <w:docPartPr>
        <w:name w:val="4017E67CC00044E791079ACB5F50E6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44F0C-D1A2-442C-931D-6E1133183827}"/>
      </w:docPartPr>
      <w:docPartBody>
        <w:p w:rsidR="000D5780" w:rsidRDefault="009D47B7" w:rsidP="009D47B7">
          <w:pPr>
            <w:pStyle w:val="4017E67CC00044E791079ACB5F50E62E"/>
          </w:pPr>
          <w:r>
            <w:rPr>
              <w:rStyle w:val="Platzhaltertext"/>
              <w:rFonts w:ascii="Arial" w:hAnsi="Arial" w:cs="Arial"/>
            </w:rPr>
            <w:t>Bezeichnung der weiteren Leistungen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lior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7553"/>
    <w:rsid w:val="000A0874"/>
    <w:rsid w:val="000D5780"/>
    <w:rsid w:val="00175F3C"/>
    <w:rsid w:val="00176103"/>
    <w:rsid w:val="001F7553"/>
    <w:rsid w:val="00260CA0"/>
    <w:rsid w:val="002E793E"/>
    <w:rsid w:val="005C00FF"/>
    <w:rsid w:val="007B4161"/>
    <w:rsid w:val="00932047"/>
    <w:rsid w:val="009773E1"/>
    <w:rsid w:val="009A5F2C"/>
    <w:rsid w:val="009C4C1D"/>
    <w:rsid w:val="009D47B7"/>
    <w:rsid w:val="00BD7D39"/>
    <w:rsid w:val="00CA6F45"/>
    <w:rsid w:val="00D71606"/>
    <w:rsid w:val="00E14A84"/>
    <w:rsid w:val="00EF234C"/>
    <w:rsid w:val="00F10B4B"/>
    <w:rsid w:val="00F2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47B7"/>
    <w:rPr>
      <w:color w:val="808080"/>
    </w:rPr>
  </w:style>
  <w:style w:type="paragraph" w:customStyle="1" w:styleId="ADDE95319E2740FFB685A4FCEAD5B040">
    <w:name w:val="ADDE95319E2740FFB685A4FCEAD5B040"/>
    <w:rsid w:val="000A0874"/>
    <w:pPr>
      <w:spacing w:after="160" w:line="259" w:lineRule="auto"/>
    </w:pPr>
  </w:style>
  <w:style w:type="paragraph" w:customStyle="1" w:styleId="7665B38847674774A9EB4F9CDE3C3A24">
    <w:name w:val="7665B38847674774A9EB4F9CDE3C3A24"/>
    <w:rsid w:val="000A0874"/>
    <w:pPr>
      <w:spacing w:after="160" w:line="259" w:lineRule="auto"/>
    </w:pPr>
  </w:style>
  <w:style w:type="paragraph" w:customStyle="1" w:styleId="822BEBC84740435486998E6E8BF08441">
    <w:name w:val="822BEBC84740435486998E6E8BF08441"/>
    <w:rsid w:val="00BD7D39"/>
    <w:pPr>
      <w:spacing w:after="160" w:line="259" w:lineRule="auto"/>
    </w:pPr>
  </w:style>
  <w:style w:type="paragraph" w:customStyle="1" w:styleId="8B4A4CFFE38C42EDA32B0053FC688B971">
    <w:name w:val="8B4A4CFFE38C42EDA32B0053FC688B971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09135780D1074C2C9865963738E649CF2">
    <w:name w:val="09135780D1074C2C9865963738E649CF2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79FF3D4F4AFD41E38C50638994B1937B2">
    <w:name w:val="79FF3D4F4AFD41E38C50638994B1937B2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37B4ADDDA44E42FA94396F0CA5608EE31">
    <w:name w:val="37B4ADDDA44E42FA94396F0CA5608EE31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B9DA2D5FE94849D594A04D889EB64CE51">
    <w:name w:val="B9DA2D5FE94849D594A04D889EB64CE51"/>
    <w:rsid w:val="00176103"/>
    <w:pPr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1A5E3E5D0D9947C88858E0BCB72B8C065">
    <w:name w:val="1A5E3E5D0D9947C88858E0BCB72B8C065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DCE37DEF4DFA4E00989AC3EE358ECD115">
    <w:name w:val="DCE37DEF4DFA4E00989AC3EE358ECD115"/>
    <w:rsid w:val="00176103"/>
    <w:rPr>
      <w:rFonts w:asciiTheme="majorHAnsi" w:eastAsiaTheme="minorHAnsi" w:hAnsiTheme="majorHAnsi" w:cstheme="majorBidi"/>
      <w:lang w:val="en-US" w:eastAsia="en-US" w:bidi="en-US"/>
    </w:rPr>
  </w:style>
  <w:style w:type="paragraph" w:customStyle="1" w:styleId="AE394A2C47474B5786D7DD35CD243995">
    <w:name w:val="AE394A2C47474B5786D7DD35CD243995"/>
    <w:rsid w:val="00176103"/>
    <w:pPr>
      <w:spacing w:after="160" w:line="259" w:lineRule="auto"/>
    </w:pPr>
  </w:style>
  <w:style w:type="paragraph" w:customStyle="1" w:styleId="F332CAF472B841D092E24B965D354A7C">
    <w:name w:val="F332CAF472B841D092E24B965D354A7C"/>
    <w:rsid w:val="00176103"/>
    <w:pPr>
      <w:spacing w:after="160" w:line="259" w:lineRule="auto"/>
    </w:pPr>
  </w:style>
  <w:style w:type="paragraph" w:customStyle="1" w:styleId="610013CEA5BB4B51A0328CDA1E74510D">
    <w:name w:val="610013CEA5BB4B51A0328CDA1E74510D"/>
    <w:rsid w:val="00176103"/>
    <w:pPr>
      <w:spacing w:after="160" w:line="259" w:lineRule="auto"/>
    </w:pPr>
  </w:style>
  <w:style w:type="paragraph" w:customStyle="1" w:styleId="B68B2FEE48F44B4DA44C815B5EE47DD9">
    <w:name w:val="B68B2FEE48F44B4DA44C815B5EE47DD9"/>
    <w:rsid w:val="00176103"/>
    <w:pPr>
      <w:spacing w:after="160" w:line="259" w:lineRule="auto"/>
    </w:pPr>
  </w:style>
  <w:style w:type="paragraph" w:customStyle="1" w:styleId="9EF88EA8C36F4CF7807079BE31096FCA">
    <w:name w:val="9EF88EA8C36F4CF7807079BE31096FCA"/>
    <w:rsid w:val="00176103"/>
    <w:pPr>
      <w:spacing w:after="160" w:line="259" w:lineRule="auto"/>
    </w:pPr>
  </w:style>
  <w:style w:type="paragraph" w:customStyle="1" w:styleId="AD05333B0597428D8A4FAA4FBE8B6BEC">
    <w:name w:val="AD05333B0597428D8A4FAA4FBE8B6BEC"/>
    <w:rsid w:val="00176103"/>
    <w:pPr>
      <w:spacing w:after="160" w:line="259" w:lineRule="auto"/>
    </w:pPr>
  </w:style>
  <w:style w:type="paragraph" w:customStyle="1" w:styleId="A02E44AB4FC742A1809386F3BB7A1281">
    <w:name w:val="A02E44AB4FC742A1809386F3BB7A1281"/>
    <w:rsid w:val="00176103"/>
    <w:pPr>
      <w:spacing w:after="160" w:line="259" w:lineRule="auto"/>
    </w:pPr>
  </w:style>
  <w:style w:type="paragraph" w:customStyle="1" w:styleId="803C086AF04F4822A10B2F6CB32BBD43">
    <w:name w:val="803C086AF04F4822A10B2F6CB32BBD43"/>
    <w:rsid w:val="00176103"/>
    <w:pPr>
      <w:spacing w:after="160" w:line="259" w:lineRule="auto"/>
    </w:pPr>
  </w:style>
  <w:style w:type="paragraph" w:customStyle="1" w:styleId="F20F682CDA2945F79959E961CA91EF07">
    <w:name w:val="F20F682CDA2945F79959E961CA91EF07"/>
    <w:rsid w:val="00176103"/>
    <w:pPr>
      <w:spacing w:after="160" w:line="259" w:lineRule="auto"/>
    </w:pPr>
  </w:style>
  <w:style w:type="paragraph" w:customStyle="1" w:styleId="27D3CF3086AD488F968BC7A77754D4E7">
    <w:name w:val="27D3CF3086AD488F968BC7A77754D4E7"/>
    <w:rsid w:val="00176103"/>
    <w:pPr>
      <w:spacing w:after="160" w:line="259" w:lineRule="auto"/>
    </w:pPr>
  </w:style>
  <w:style w:type="paragraph" w:customStyle="1" w:styleId="65EC06C795504835ACFFA392498C05B4">
    <w:name w:val="65EC06C795504835ACFFA392498C05B4"/>
    <w:rsid w:val="00176103"/>
    <w:pPr>
      <w:spacing w:after="160" w:line="259" w:lineRule="auto"/>
    </w:pPr>
  </w:style>
  <w:style w:type="paragraph" w:customStyle="1" w:styleId="F5D0449F7EE744109821CE127FA72ABF">
    <w:name w:val="F5D0449F7EE744109821CE127FA72ABF"/>
    <w:rsid w:val="00176103"/>
    <w:pPr>
      <w:spacing w:after="160" w:line="259" w:lineRule="auto"/>
    </w:pPr>
  </w:style>
  <w:style w:type="paragraph" w:customStyle="1" w:styleId="DA6D1B91E51D4542B194B88A5619C135">
    <w:name w:val="DA6D1B91E51D4542B194B88A5619C135"/>
    <w:rsid w:val="00176103"/>
    <w:pPr>
      <w:spacing w:after="160" w:line="259" w:lineRule="auto"/>
    </w:pPr>
  </w:style>
  <w:style w:type="paragraph" w:customStyle="1" w:styleId="1BB9C0F343E0429BB7C65C44F792C83A">
    <w:name w:val="1BB9C0F343E0429BB7C65C44F792C83A"/>
    <w:rsid w:val="00176103"/>
    <w:pPr>
      <w:spacing w:after="160" w:line="259" w:lineRule="auto"/>
    </w:pPr>
  </w:style>
  <w:style w:type="paragraph" w:customStyle="1" w:styleId="6BE3A72574F24CD6A227107F82795BD9">
    <w:name w:val="6BE3A72574F24CD6A227107F82795BD9"/>
    <w:rsid w:val="009D47B7"/>
    <w:pPr>
      <w:spacing w:after="160" w:line="259" w:lineRule="auto"/>
    </w:pPr>
  </w:style>
  <w:style w:type="paragraph" w:customStyle="1" w:styleId="17A3137948A54F6E9CDDC78A522237B4">
    <w:name w:val="17A3137948A54F6E9CDDC78A522237B4"/>
    <w:rsid w:val="009D47B7"/>
    <w:pPr>
      <w:spacing w:after="160" w:line="259" w:lineRule="auto"/>
    </w:pPr>
  </w:style>
  <w:style w:type="paragraph" w:customStyle="1" w:styleId="73A0152643344093AF76965FC97593AB">
    <w:name w:val="73A0152643344093AF76965FC97593AB"/>
    <w:rsid w:val="009D47B7"/>
    <w:pPr>
      <w:spacing w:after="160" w:line="259" w:lineRule="auto"/>
    </w:pPr>
  </w:style>
  <w:style w:type="paragraph" w:customStyle="1" w:styleId="E97EFC9536424B9DB95C0BE8C2F72660">
    <w:name w:val="E97EFC9536424B9DB95C0BE8C2F72660"/>
    <w:rsid w:val="009D47B7"/>
    <w:pPr>
      <w:spacing w:after="160" w:line="259" w:lineRule="auto"/>
    </w:pPr>
  </w:style>
  <w:style w:type="paragraph" w:customStyle="1" w:styleId="90D298624E414BF5B205BABCB4A2E95E">
    <w:name w:val="90D298624E414BF5B205BABCB4A2E95E"/>
    <w:rsid w:val="009D47B7"/>
    <w:pPr>
      <w:spacing w:after="160" w:line="259" w:lineRule="auto"/>
    </w:pPr>
  </w:style>
  <w:style w:type="paragraph" w:customStyle="1" w:styleId="C42C5A98B4364BD28A6346275DC8FFF3">
    <w:name w:val="C42C5A98B4364BD28A6346275DC8FFF3"/>
    <w:rsid w:val="009D47B7"/>
    <w:pPr>
      <w:spacing w:after="160" w:line="259" w:lineRule="auto"/>
    </w:pPr>
  </w:style>
  <w:style w:type="paragraph" w:customStyle="1" w:styleId="D39CB4A0246D4045AC03C8EE634CAC02">
    <w:name w:val="D39CB4A0246D4045AC03C8EE634CAC02"/>
    <w:rsid w:val="009D47B7"/>
    <w:pPr>
      <w:spacing w:after="160" w:line="259" w:lineRule="auto"/>
    </w:pPr>
  </w:style>
  <w:style w:type="paragraph" w:customStyle="1" w:styleId="264D3C22A02F415EA3A6273A837A3605">
    <w:name w:val="264D3C22A02F415EA3A6273A837A3605"/>
    <w:rsid w:val="009D47B7"/>
    <w:pPr>
      <w:spacing w:after="160" w:line="259" w:lineRule="auto"/>
    </w:pPr>
  </w:style>
  <w:style w:type="paragraph" w:customStyle="1" w:styleId="00206EA7C33B4EFF851D16DB5DBBB851">
    <w:name w:val="00206EA7C33B4EFF851D16DB5DBBB851"/>
    <w:rsid w:val="009D47B7"/>
    <w:pPr>
      <w:spacing w:after="160" w:line="259" w:lineRule="auto"/>
    </w:pPr>
  </w:style>
  <w:style w:type="paragraph" w:customStyle="1" w:styleId="6AA0EF878F794E6EAC8E0B11117B80CA">
    <w:name w:val="6AA0EF878F794E6EAC8E0B11117B80CA"/>
    <w:rsid w:val="009D47B7"/>
    <w:pPr>
      <w:spacing w:after="160" w:line="259" w:lineRule="auto"/>
    </w:pPr>
  </w:style>
  <w:style w:type="paragraph" w:customStyle="1" w:styleId="C3F8A67E944B47579B980A1588C92586">
    <w:name w:val="C3F8A67E944B47579B980A1588C92586"/>
    <w:rsid w:val="009D47B7"/>
    <w:pPr>
      <w:spacing w:after="160" w:line="259" w:lineRule="auto"/>
    </w:pPr>
  </w:style>
  <w:style w:type="paragraph" w:customStyle="1" w:styleId="CDB4C1846F6049F1AA11E7999B49D11B">
    <w:name w:val="CDB4C1846F6049F1AA11E7999B49D11B"/>
    <w:rsid w:val="009D47B7"/>
    <w:pPr>
      <w:spacing w:after="160" w:line="259" w:lineRule="auto"/>
    </w:pPr>
  </w:style>
  <w:style w:type="paragraph" w:customStyle="1" w:styleId="A726A240B1364E7CA07D3610D0EBAC4C">
    <w:name w:val="A726A240B1364E7CA07D3610D0EBAC4C"/>
    <w:rsid w:val="009D47B7"/>
    <w:pPr>
      <w:spacing w:after="160" w:line="259" w:lineRule="auto"/>
    </w:pPr>
  </w:style>
  <w:style w:type="paragraph" w:customStyle="1" w:styleId="4247AC0404D44767A4D2C9525DB53DC8">
    <w:name w:val="4247AC0404D44767A4D2C9525DB53DC8"/>
    <w:rsid w:val="009D47B7"/>
    <w:pPr>
      <w:spacing w:after="160" w:line="259" w:lineRule="auto"/>
    </w:pPr>
  </w:style>
  <w:style w:type="paragraph" w:customStyle="1" w:styleId="3D937A065D704BD39A1F84A0B359292A">
    <w:name w:val="3D937A065D704BD39A1F84A0B359292A"/>
    <w:rsid w:val="009D47B7"/>
    <w:pPr>
      <w:spacing w:after="160" w:line="259" w:lineRule="auto"/>
    </w:pPr>
  </w:style>
  <w:style w:type="paragraph" w:customStyle="1" w:styleId="6BF65C95DAA44F3AA7D3E807D4FAD208">
    <w:name w:val="6BF65C95DAA44F3AA7D3E807D4FAD208"/>
    <w:rsid w:val="009D47B7"/>
    <w:pPr>
      <w:spacing w:after="160" w:line="259" w:lineRule="auto"/>
    </w:pPr>
  </w:style>
  <w:style w:type="paragraph" w:customStyle="1" w:styleId="1E4D03BFBDA348D2BCD334ECF8D05F24">
    <w:name w:val="1E4D03BFBDA348D2BCD334ECF8D05F24"/>
    <w:rsid w:val="009D47B7"/>
    <w:pPr>
      <w:spacing w:after="160" w:line="259" w:lineRule="auto"/>
    </w:pPr>
  </w:style>
  <w:style w:type="paragraph" w:customStyle="1" w:styleId="E952D947761C417383850FD13735A021">
    <w:name w:val="E952D947761C417383850FD13735A021"/>
    <w:rsid w:val="009D47B7"/>
    <w:pPr>
      <w:spacing w:after="160" w:line="259" w:lineRule="auto"/>
    </w:pPr>
  </w:style>
  <w:style w:type="paragraph" w:customStyle="1" w:styleId="94DD10E3148B49709D29B3EF8A296683">
    <w:name w:val="94DD10E3148B49709D29B3EF8A296683"/>
    <w:rsid w:val="009D47B7"/>
    <w:pPr>
      <w:spacing w:after="160" w:line="259" w:lineRule="auto"/>
    </w:pPr>
  </w:style>
  <w:style w:type="paragraph" w:customStyle="1" w:styleId="ACCE09F6770E4635B98E068497F7BF74">
    <w:name w:val="ACCE09F6770E4635B98E068497F7BF74"/>
    <w:rsid w:val="009D47B7"/>
    <w:pPr>
      <w:spacing w:after="160" w:line="259" w:lineRule="auto"/>
    </w:pPr>
  </w:style>
  <w:style w:type="paragraph" w:customStyle="1" w:styleId="9C683B3F71804431AA137776A1E49FC4">
    <w:name w:val="9C683B3F71804431AA137776A1E49FC4"/>
    <w:rsid w:val="009D47B7"/>
    <w:pPr>
      <w:spacing w:after="160" w:line="259" w:lineRule="auto"/>
    </w:pPr>
  </w:style>
  <w:style w:type="paragraph" w:customStyle="1" w:styleId="90747B484C4443DAA7C1B5D4FF0CCEA7">
    <w:name w:val="90747B484C4443DAA7C1B5D4FF0CCEA7"/>
    <w:rsid w:val="009D47B7"/>
    <w:pPr>
      <w:spacing w:after="160" w:line="259" w:lineRule="auto"/>
    </w:pPr>
  </w:style>
  <w:style w:type="paragraph" w:customStyle="1" w:styleId="CC051D3F262144ECBF05446B4F1AEF6E">
    <w:name w:val="CC051D3F262144ECBF05446B4F1AEF6E"/>
    <w:rsid w:val="009D47B7"/>
    <w:pPr>
      <w:spacing w:after="160" w:line="259" w:lineRule="auto"/>
    </w:pPr>
  </w:style>
  <w:style w:type="paragraph" w:customStyle="1" w:styleId="39EF5D2CAAF5410E9FD57D97EDD7EF86">
    <w:name w:val="39EF5D2CAAF5410E9FD57D97EDD7EF86"/>
    <w:rsid w:val="009D47B7"/>
    <w:pPr>
      <w:spacing w:after="160" w:line="259" w:lineRule="auto"/>
    </w:pPr>
  </w:style>
  <w:style w:type="paragraph" w:customStyle="1" w:styleId="67E39F02AF2C4E51830247D9E49943E4">
    <w:name w:val="67E39F02AF2C4E51830247D9E49943E4"/>
    <w:rsid w:val="009D47B7"/>
    <w:pPr>
      <w:spacing w:after="160" w:line="259" w:lineRule="auto"/>
    </w:pPr>
  </w:style>
  <w:style w:type="paragraph" w:customStyle="1" w:styleId="09FF82F07B8E4A91A475450DD8FFB60A">
    <w:name w:val="09FF82F07B8E4A91A475450DD8FFB60A"/>
    <w:rsid w:val="009D47B7"/>
    <w:pPr>
      <w:spacing w:after="160" w:line="259" w:lineRule="auto"/>
    </w:pPr>
  </w:style>
  <w:style w:type="paragraph" w:customStyle="1" w:styleId="C0CB8D061E694DD8ACD864963FA89626">
    <w:name w:val="C0CB8D061E694DD8ACD864963FA89626"/>
    <w:rsid w:val="009D47B7"/>
    <w:pPr>
      <w:spacing w:after="160" w:line="259" w:lineRule="auto"/>
    </w:pPr>
  </w:style>
  <w:style w:type="paragraph" w:customStyle="1" w:styleId="4D0C929E66BB42AC9BF430E3DB2A87E6">
    <w:name w:val="4D0C929E66BB42AC9BF430E3DB2A87E6"/>
    <w:rsid w:val="009D47B7"/>
    <w:pPr>
      <w:spacing w:after="160" w:line="259" w:lineRule="auto"/>
    </w:pPr>
  </w:style>
  <w:style w:type="paragraph" w:customStyle="1" w:styleId="2153613F38FB4F73B255EC3ABCE25EE7">
    <w:name w:val="2153613F38FB4F73B255EC3ABCE25EE7"/>
    <w:rsid w:val="009D47B7"/>
    <w:pPr>
      <w:spacing w:after="160" w:line="259" w:lineRule="auto"/>
    </w:pPr>
  </w:style>
  <w:style w:type="paragraph" w:customStyle="1" w:styleId="B9CB8C59A80746608972589FF74BF0E7">
    <w:name w:val="B9CB8C59A80746608972589FF74BF0E7"/>
    <w:rsid w:val="009D47B7"/>
    <w:pPr>
      <w:spacing w:after="160" w:line="259" w:lineRule="auto"/>
    </w:pPr>
  </w:style>
  <w:style w:type="paragraph" w:customStyle="1" w:styleId="E6DE7D54717C47ADAC704660D59FF5C3">
    <w:name w:val="E6DE7D54717C47ADAC704660D59FF5C3"/>
    <w:rsid w:val="009D47B7"/>
    <w:pPr>
      <w:spacing w:after="160" w:line="259" w:lineRule="auto"/>
    </w:pPr>
  </w:style>
  <w:style w:type="paragraph" w:customStyle="1" w:styleId="C7613CE20F2045C2965A579B5D3DAB60">
    <w:name w:val="C7613CE20F2045C2965A579B5D3DAB60"/>
    <w:rsid w:val="009D47B7"/>
    <w:pPr>
      <w:spacing w:after="160" w:line="259" w:lineRule="auto"/>
    </w:pPr>
  </w:style>
  <w:style w:type="paragraph" w:customStyle="1" w:styleId="3D904E3CCFDE457592BDBA0C99C729BD">
    <w:name w:val="3D904E3CCFDE457592BDBA0C99C729BD"/>
    <w:rsid w:val="009D47B7"/>
    <w:pPr>
      <w:spacing w:after="160" w:line="259" w:lineRule="auto"/>
    </w:pPr>
  </w:style>
  <w:style w:type="paragraph" w:customStyle="1" w:styleId="B32BE41106354FBE99B783822E25033E">
    <w:name w:val="B32BE41106354FBE99B783822E25033E"/>
    <w:rsid w:val="009D47B7"/>
    <w:pPr>
      <w:spacing w:after="160" w:line="259" w:lineRule="auto"/>
    </w:pPr>
  </w:style>
  <w:style w:type="paragraph" w:customStyle="1" w:styleId="4017E67CC00044E791079ACB5F50E62E">
    <w:name w:val="4017E67CC00044E791079ACB5F50E62E"/>
    <w:rsid w:val="009D47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IBB Farben CD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00ADCC"/>
      </a:accent1>
      <a:accent2>
        <a:srgbClr val="66CEE0"/>
      </a:accent2>
      <a:accent3>
        <a:srgbClr val="C0E5EB"/>
      </a:accent3>
      <a:accent4>
        <a:srgbClr val="FF5233"/>
      </a:accent4>
      <a:accent5>
        <a:srgbClr val="E3E2D5"/>
      </a:accent5>
      <a:accent6>
        <a:srgbClr val="AAAAAA"/>
      </a:accent6>
      <a:hlink>
        <a:srgbClr val="0495C5"/>
      </a:hlink>
      <a:folHlink>
        <a:srgbClr val="6666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IBB Logobogen blanco</Template>
  <TotalTime>0</TotalTime>
  <Pages>10</Pages>
  <Words>1552</Words>
  <Characters>12011</Characters>
  <Application>Microsoft Office Word</Application>
  <DocSecurity>0</DocSecurity>
  <Lines>461</Lines>
  <Paragraphs>282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Investitionsbank Berlin</vt:lpstr>
    </vt:vector>
  </TitlesOfParts>
  <Company>Investitionsbank Berlin</Company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Investitionsbank Berlin</dc:title>
  <dc:creator>Ruch, Anja</dc:creator>
  <cp:lastModifiedBy>Seyffarth, Karin</cp:lastModifiedBy>
  <cp:revision>5</cp:revision>
  <cp:lastPrinted>2012-11-27T14:11:00Z</cp:lastPrinted>
  <dcterms:created xsi:type="dcterms:W3CDTF">2026-05-28T06:59:00Z</dcterms:created>
  <dcterms:modified xsi:type="dcterms:W3CDTF">2026-06-03T07:25:00Z</dcterms:modified>
</cp:coreProperties>
</file>